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F32FD" w14:textId="0C213F6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9310F">
        <w:t>3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B17268" w:rsidRPr="00B17268">
        <w:rPr>
          <w:sz w:val="32"/>
          <w:szCs w:val="32"/>
        </w:rPr>
        <w:t>R2-2100987</w:t>
      </w:r>
    </w:p>
    <w:p w14:paraId="7CF3D3AC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2021-01-25</w:t>
      </w:r>
      <w:r w:rsidR="00D9310F">
        <w:t xml:space="preserve"> - </w:t>
      </w:r>
      <w:r w:rsidR="00D9310F" w:rsidRPr="00D9310F">
        <w:t>2021-02-05</w:t>
      </w:r>
    </w:p>
    <w:p w14:paraId="310C5D6E" w14:textId="77777777" w:rsidR="00E90E49" w:rsidRPr="00CE0424" w:rsidRDefault="00E90E49" w:rsidP="00357380">
      <w:pPr>
        <w:pStyle w:val="3GPPHeader"/>
      </w:pPr>
    </w:p>
    <w:p w14:paraId="426906D3" w14:textId="53F95BE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B2657D">
        <w:rPr>
          <w:sz w:val="22"/>
          <w:szCs w:val="22"/>
        </w:rPr>
        <w:t>8.12.3.2</w:t>
      </w:r>
    </w:p>
    <w:p w14:paraId="5237998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A09B7D2" w14:textId="48331F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02E6">
        <w:rPr>
          <w:sz w:val="22"/>
          <w:szCs w:val="22"/>
        </w:rPr>
        <w:t>Further evaluations of RRM relaxation</w:t>
      </w:r>
    </w:p>
    <w:p w14:paraId="21DDBCB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6150C">
        <w:rPr>
          <w:sz w:val="22"/>
          <w:szCs w:val="22"/>
        </w:rPr>
        <w:t>Discussion, Decision</w:t>
      </w:r>
    </w:p>
    <w:p w14:paraId="529DB8FB" w14:textId="77777777" w:rsidR="00E90E49" w:rsidRPr="00CE0424" w:rsidRDefault="00E90E49" w:rsidP="00E90E49"/>
    <w:p w14:paraId="07CE62B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05C362" w14:textId="32BEE8CA" w:rsidR="00FF5913" w:rsidRPr="00FF5913" w:rsidRDefault="00FF5913" w:rsidP="00FF5913">
      <w:pPr>
        <w:rPr>
          <w:rFonts w:ascii="Arial" w:hAnsi="Arial" w:cs="Arial"/>
        </w:rPr>
      </w:pPr>
      <w:r w:rsidRPr="00FF5913">
        <w:rPr>
          <w:rFonts w:ascii="Arial" w:hAnsi="Arial" w:cs="Arial"/>
        </w:rPr>
        <w:t xml:space="preserve">RAN2 agreements </w:t>
      </w:r>
      <w:r w:rsidR="00BC5492">
        <w:rPr>
          <w:rFonts w:ascii="Arial" w:hAnsi="Arial" w:cs="Arial"/>
        </w:rPr>
        <w:t>on RR</w:t>
      </w:r>
      <w:r w:rsidR="0028002A">
        <w:rPr>
          <w:rFonts w:ascii="Arial" w:hAnsi="Arial" w:cs="Arial"/>
        </w:rPr>
        <w:t xml:space="preserve">M measurement relaxation </w:t>
      </w:r>
      <w:r>
        <w:rPr>
          <w:rFonts w:ascii="Arial" w:hAnsi="Arial" w:cs="Arial"/>
        </w:rPr>
        <w:t>from the latest meeting</w:t>
      </w:r>
      <w:r w:rsidRPr="00FF5913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>:</w:t>
      </w:r>
    </w:p>
    <w:p w14:paraId="49253BE0" w14:textId="77777777" w:rsidR="00FF5913" w:rsidRDefault="00FF5913" w:rsidP="00FF5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RAN2_112e Agreements:</w:t>
      </w:r>
    </w:p>
    <w:p w14:paraId="3476DFD6" w14:textId="6528DA32" w:rsidR="00FF5913" w:rsidRPr="00DB00BB" w:rsidRDefault="00FF5913" w:rsidP="00FF5913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420" w:hanging="420"/>
        <w:textAlignment w:val="auto"/>
      </w:pPr>
      <w:r w:rsidRPr="00DB00BB">
        <w:t>The target REDCAP UE, considering mobility, is not limited to a fixed UE, but can also experience some low mobility, and this, during some “stationary” periods of time.</w:t>
      </w:r>
    </w:p>
    <w:p w14:paraId="4F75D7F4" w14:textId="0ABBA849" w:rsidR="00FF5913" w:rsidRPr="00DB00BB" w:rsidRDefault="00FF5913" w:rsidP="00FF5913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420" w:hanging="420"/>
        <w:textAlignment w:val="auto"/>
      </w:pPr>
      <w:r w:rsidRPr="00DB00BB">
        <w:t>The RRM relaxation of REDCAP U</w:t>
      </w:r>
      <w:r w:rsidRPr="00FF5913">
        <w:rPr>
          <w:lang w:val="en-US"/>
        </w:rPr>
        <w:t>E</w:t>
      </w:r>
      <w:r w:rsidRPr="00DB00BB">
        <w:t>s is triggered based on measurements, as a baseline. Other triggering conditions for the “level-1” (still device at fixed location) U</w:t>
      </w:r>
      <w:r w:rsidRPr="00FF5913">
        <w:rPr>
          <w:lang w:val="en-US"/>
        </w:rPr>
        <w:t>E</w:t>
      </w:r>
      <w:r w:rsidRPr="00DB00BB">
        <w:t>s are not excluded, e.g. the possibility to signal their stationary property explicitly.</w:t>
      </w:r>
    </w:p>
    <w:p w14:paraId="76EA82DB" w14:textId="0CA8BD18" w:rsidR="00FF5913" w:rsidRPr="00DB00BB" w:rsidRDefault="00FF5913" w:rsidP="00FF5913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420" w:hanging="420"/>
        <w:textAlignment w:val="auto"/>
      </w:pPr>
      <w:r w:rsidRPr="00DB00BB">
        <w:t xml:space="preserve">R16 NR RRM relaxation procedures are taken as a baseline to study further enhancements of </w:t>
      </w:r>
      <w:r w:rsidRPr="00FF5913">
        <w:rPr>
          <w:lang w:val="en-US"/>
        </w:rPr>
        <w:t>n</w:t>
      </w:r>
      <w:proofErr w:type="spellStart"/>
      <w:r>
        <w:t>eighbour</w:t>
      </w:r>
      <w:proofErr w:type="spellEnd"/>
      <w:r w:rsidRPr="00DB00BB">
        <w:t xml:space="preserve"> cells RRM relaxation for REDCAP </w:t>
      </w:r>
      <w:proofErr w:type="spellStart"/>
      <w:r w:rsidRPr="00DB00BB">
        <w:t>Ues</w:t>
      </w:r>
      <w:proofErr w:type="spellEnd"/>
      <w:r w:rsidRPr="00DB00BB">
        <w:t xml:space="preserve"> in RRC IDLE/INACTIVE.</w:t>
      </w:r>
    </w:p>
    <w:p w14:paraId="1DAAF5E2" w14:textId="64DF9338" w:rsidR="00FF5913" w:rsidRPr="006A0733" w:rsidRDefault="00FF5913" w:rsidP="00FF5913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420" w:hanging="420"/>
        <w:textAlignment w:val="auto"/>
      </w:pPr>
      <w:r w:rsidRPr="00DB00BB">
        <w:t xml:space="preserve">Relaxation of </w:t>
      </w:r>
      <w:r w:rsidRPr="00FF5913">
        <w:rPr>
          <w:lang w:val="en-US"/>
        </w:rPr>
        <w:t>n</w:t>
      </w:r>
      <w:proofErr w:type="spellStart"/>
      <w:r>
        <w:t>eighbour</w:t>
      </w:r>
      <w:proofErr w:type="spellEnd"/>
      <w:r w:rsidRPr="00DB00BB">
        <w:t xml:space="preserve"> cells RRM measurements in RRC_CONNECTED will be studied in this SI/WI</w:t>
      </w:r>
    </w:p>
    <w:p w14:paraId="4EE188DE" w14:textId="77777777" w:rsidR="00E17FDF" w:rsidRDefault="00E17FDF" w:rsidP="00FF5913"/>
    <w:p w14:paraId="42A7AF5A" w14:textId="375694F2" w:rsidR="00FF5913" w:rsidRPr="00E17FDF" w:rsidRDefault="007E3DF7" w:rsidP="00FF5913">
      <w:pPr>
        <w:rPr>
          <w:rFonts w:ascii="Arial" w:hAnsi="Arial" w:cs="Arial"/>
        </w:rPr>
      </w:pPr>
      <w:r w:rsidRPr="00B739B8">
        <w:rPr>
          <w:rFonts w:ascii="Arial" w:hAnsi="Arial" w:cs="Arial"/>
        </w:rPr>
        <w:t>One important design principle, perhaps especially important in this SI, is that new features should provide gain that</w:t>
      </w:r>
      <w:r w:rsidR="00985FFE">
        <w:rPr>
          <w:rFonts w:ascii="Arial" w:hAnsi="Arial" w:cs="Arial"/>
        </w:rPr>
        <w:t xml:space="preserve"> </w:t>
      </w:r>
      <w:r w:rsidR="00985FFE" w:rsidRPr="00790E5C">
        <w:rPr>
          <w:rFonts w:ascii="Arial" w:hAnsi="Arial"/>
        </w:rPr>
        <w:t>outweighs</w:t>
      </w:r>
      <w:r w:rsidRPr="00B739B8">
        <w:rPr>
          <w:rFonts w:ascii="Arial" w:hAnsi="Arial" w:cs="Arial"/>
        </w:rPr>
        <w:t xml:space="preserve"> </w:t>
      </w:r>
      <w:r w:rsidRPr="00BA7DF3">
        <w:rPr>
          <w:rFonts w:ascii="Arial" w:hAnsi="Arial" w:cs="Arial"/>
        </w:rPr>
        <w:t xml:space="preserve">any increase in complexity. </w:t>
      </w:r>
      <w:r w:rsidR="0091621D">
        <w:rPr>
          <w:rFonts w:ascii="Arial" w:hAnsi="Arial" w:cs="Arial"/>
        </w:rPr>
        <w:t xml:space="preserve">In this release the intention is to </w:t>
      </w:r>
      <w:r w:rsidR="00775499">
        <w:rPr>
          <w:rFonts w:ascii="Arial" w:hAnsi="Arial" w:cs="Arial"/>
        </w:rPr>
        <w:t>s</w:t>
      </w:r>
      <w:r w:rsidR="00B16572">
        <w:rPr>
          <w:rFonts w:ascii="Arial" w:hAnsi="Arial" w:cs="Arial"/>
        </w:rPr>
        <w:t>pecify a baseline for RedCap</w:t>
      </w:r>
      <w:r w:rsidR="00775499">
        <w:rPr>
          <w:rFonts w:ascii="Arial" w:hAnsi="Arial" w:cs="Arial"/>
        </w:rPr>
        <w:t xml:space="preserve"> devices; a baseline that can be further improved in coming release</w:t>
      </w:r>
      <w:r w:rsidR="00A741E1">
        <w:rPr>
          <w:rFonts w:ascii="Arial" w:hAnsi="Arial" w:cs="Arial"/>
        </w:rPr>
        <w:t>s</w:t>
      </w:r>
      <w:r w:rsidR="00775499">
        <w:rPr>
          <w:rFonts w:ascii="Arial" w:hAnsi="Arial" w:cs="Arial"/>
        </w:rPr>
        <w:t>.</w:t>
      </w:r>
      <w:r w:rsidR="0091621D">
        <w:rPr>
          <w:rFonts w:ascii="Arial" w:hAnsi="Arial" w:cs="Arial"/>
        </w:rPr>
        <w:t xml:space="preserve"> </w:t>
      </w:r>
      <w:r w:rsidRPr="00BA7DF3">
        <w:rPr>
          <w:rFonts w:ascii="Arial" w:hAnsi="Arial" w:cs="Arial"/>
        </w:rPr>
        <w:t>Thus, ev</w:t>
      </w:r>
      <w:r w:rsidRPr="00AC7721">
        <w:rPr>
          <w:rFonts w:ascii="Arial" w:hAnsi="Arial" w:cs="Arial"/>
        </w:rPr>
        <w:t xml:space="preserve">aluations are needed to help determine if a particular feature or enhancement should be </w:t>
      </w:r>
      <w:r w:rsidR="00AB1639">
        <w:rPr>
          <w:rFonts w:ascii="Arial" w:hAnsi="Arial" w:cs="Arial"/>
        </w:rPr>
        <w:t xml:space="preserve">studied further in the WI </w:t>
      </w:r>
      <w:r w:rsidR="001A5854">
        <w:rPr>
          <w:rFonts w:ascii="Arial" w:hAnsi="Arial" w:cs="Arial"/>
        </w:rPr>
        <w:t xml:space="preserve">with </w:t>
      </w:r>
      <w:r w:rsidR="007B03CA">
        <w:rPr>
          <w:rFonts w:ascii="Arial" w:hAnsi="Arial" w:cs="Arial"/>
        </w:rPr>
        <w:t xml:space="preserve">objective to </w:t>
      </w:r>
      <w:r w:rsidR="00E80307">
        <w:rPr>
          <w:rFonts w:ascii="Arial" w:hAnsi="Arial" w:cs="Arial"/>
        </w:rPr>
        <w:t xml:space="preserve">include </w:t>
      </w:r>
      <w:r w:rsidR="00945176">
        <w:rPr>
          <w:rFonts w:ascii="Arial" w:hAnsi="Arial" w:cs="Arial"/>
        </w:rPr>
        <w:t>it</w:t>
      </w:r>
      <w:r w:rsidR="00525CC2">
        <w:rPr>
          <w:rFonts w:ascii="Arial" w:hAnsi="Arial" w:cs="Arial"/>
        </w:rPr>
        <w:t xml:space="preserve"> in specifications</w:t>
      </w:r>
      <w:r w:rsidR="00346238">
        <w:rPr>
          <w:rFonts w:ascii="Arial" w:hAnsi="Arial" w:cs="Arial"/>
        </w:rPr>
        <w:t xml:space="preserve"> or </w:t>
      </w:r>
      <w:r w:rsidR="002C5B73">
        <w:rPr>
          <w:rFonts w:ascii="Arial" w:hAnsi="Arial" w:cs="Arial"/>
        </w:rPr>
        <w:t xml:space="preserve">if the feature should </w:t>
      </w:r>
      <w:r w:rsidR="00C46835">
        <w:rPr>
          <w:rFonts w:ascii="Arial" w:hAnsi="Arial" w:cs="Arial"/>
        </w:rPr>
        <w:t xml:space="preserve">be </w:t>
      </w:r>
      <w:r w:rsidR="00346238">
        <w:rPr>
          <w:rFonts w:ascii="Arial" w:hAnsi="Arial" w:cs="Arial"/>
        </w:rPr>
        <w:t>left for future releases</w:t>
      </w:r>
      <w:r w:rsidRPr="00AC7721">
        <w:rPr>
          <w:rFonts w:ascii="Arial" w:hAnsi="Arial" w:cs="Arial"/>
        </w:rPr>
        <w:t xml:space="preserve">. </w:t>
      </w:r>
      <w:r w:rsidR="00FF5913" w:rsidRPr="00761599">
        <w:rPr>
          <w:rFonts w:ascii="Arial" w:hAnsi="Arial" w:cs="Arial"/>
        </w:rPr>
        <w:t>I</w:t>
      </w:r>
      <w:r w:rsidR="00FF5913" w:rsidRPr="0096150C">
        <w:rPr>
          <w:rFonts w:ascii="Arial" w:hAnsi="Arial" w:cs="Arial"/>
        </w:rPr>
        <w:t xml:space="preserve">n the email discussion </w:t>
      </w:r>
      <w:r w:rsidR="00EA2F51" w:rsidRPr="0096150C">
        <w:rPr>
          <w:rFonts w:ascii="Arial" w:hAnsi="Arial" w:cs="Arial"/>
        </w:rPr>
        <w:fldChar w:fldCharType="begin"/>
      </w:r>
      <w:r w:rsidR="00EA2F51" w:rsidRPr="0096150C">
        <w:rPr>
          <w:rFonts w:ascii="Arial" w:hAnsi="Arial" w:cs="Arial"/>
        </w:rPr>
        <w:instrText xml:space="preserve"> REF _Ref61449605 \r \h </w:instrText>
      </w:r>
      <w:r w:rsidR="004B0E29" w:rsidRPr="0096150C">
        <w:rPr>
          <w:rFonts w:ascii="Arial" w:hAnsi="Arial" w:cs="Arial"/>
        </w:rPr>
        <w:instrText xml:space="preserve"> \* MERGEFORMAT </w:instrText>
      </w:r>
      <w:r w:rsidR="00EA2F51" w:rsidRPr="0096150C">
        <w:rPr>
          <w:rFonts w:ascii="Arial" w:hAnsi="Arial" w:cs="Arial"/>
        </w:rPr>
      </w:r>
      <w:r w:rsidR="00EA2F51" w:rsidRPr="0096150C">
        <w:rPr>
          <w:rFonts w:ascii="Arial" w:hAnsi="Arial" w:cs="Arial"/>
        </w:rPr>
        <w:fldChar w:fldCharType="separate"/>
      </w:r>
      <w:r w:rsidR="00EA2F51" w:rsidRPr="0096150C">
        <w:rPr>
          <w:rFonts w:ascii="Arial" w:hAnsi="Arial" w:cs="Arial"/>
        </w:rPr>
        <w:t>[1]</w:t>
      </w:r>
      <w:r w:rsidR="00EA2F51" w:rsidRPr="0096150C">
        <w:rPr>
          <w:rFonts w:ascii="Arial" w:hAnsi="Arial" w:cs="Arial"/>
        </w:rPr>
        <w:fldChar w:fldCharType="end"/>
      </w:r>
      <w:r w:rsidR="00FF5913" w:rsidRPr="0096150C">
        <w:rPr>
          <w:rFonts w:ascii="Arial" w:hAnsi="Arial" w:cs="Arial"/>
        </w:rPr>
        <w:t xml:space="preserve"> companies provide</w:t>
      </w:r>
      <w:r w:rsidR="00FD7C24" w:rsidRPr="0096150C">
        <w:rPr>
          <w:rFonts w:ascii="Arial" w:hAnsi="Arial" w:cs="Arial"/>
        </w:rPr>
        <w:t>d</w:t>
      </w:r>
      <w:r w:rsidR="00FF5913" w:rsidRPr="0096150C">
        <w:rPr>
          <w:rFonts w:ascii="Arial" w:hAnsi="Arial" w:cs="Arial"/>
        </w:rPr>
        <w:t xml:space="preserve"> their views on different alternatives to reduce power consumption using RRM measurement relaxation. Although some evaluations have been presented in previous meetings</w:t>
      </w:r>
      <w:r w:rsidR="00E41FD3" w:rsidRPr="0096150C">
        <w:rPr>
          <w:rFonts w:ascii="Arial" w:hAnsi="Arial" w:cs="Arial"/>
        </w:rPr>
        <w:t>, e.g.</w:t>
      </w:r>
      <w:r w:rsidR="00FF5913" w:rsidRPr="0096150C">
        <w:rPr>
          <w:rFonts w:ascii="Arial" w:hAnsi="Arial" w:cs="Arial"/>
        </w:rPr>
        <w:t xml:space="preserve"> </w:t>
      </w:r>
      <w:r w:rsidR="00FD7C24" w:rsidRPr="0096150C">
        <w:rPr>
          <w:rFonts w:ascii="Arial" w:hAnsi="Arial" w:cs="Arial"/>
        </w:rPr>
        <w:t xml:space="preserve">for </w:t>
      </w:r>
      <w:r w:rsidR="00E41FD3" w:rsidRPr="0096150C">
        <w:rPr>
          <w:rFonts w:ascii="Arial" w:hAnsi="Arial" w:cs="Arial"/>
        </w:rPr>
        <w:t xml:space="preserve">beam related discussions in </w:t>
      </w:r>
      <w:r w:rsidR="00336D59" w:rsidRPr="0096150C">
        <w:rPr>
          <w:rFonts w:ascii="Arial" w:hAnsi="Arial" w:cs="Arial"/>
        </w:rPr>
        <w:fldChar w:fldCharType="begin"/>
      </w:r>
      <w:r w:rsidR="00336D59" w:rsidRPr="0096150C">
        <w:rPr>
          <w:rFonts w:ascii="Arial" w:hAnsi="Arial" w:cs="Arial"/>
        </w:rPr>
        <w:instrText xml:space="preserve"> REF _Ref61449648 \r \h </w:instrText>
      </w:r>
      <w:r w:rsidR="00336D59" w:rsidRPr="0096150C">
        <w:rPr>
          <w:rFonts w:ascii="Arial" w:hAnsi="Arial" w:cs="Arial"/>
        </w:rPr>
      </w:r>
      <w:r w:rsidR="0096150C">
        <w:rPr>
          <w:rFonts w:ascii="Arial" w:hAnsi="Arial" w:cs="Arial"/>
        </w:rPr>
        <w:instrText xml:space="preserve"> \* MERGEFORMAT </w:instrText>
      </w:r>
      <w:r w:rsidR="00336D59" w:rsidRPr="0096150C">
        <w:rPr>
          <w:rFonts w:ascii="Arial" w:hAnsi="Arial" w:cs="Arial"/>
        </w:rPr>
        <w:fldChar w:fldCharType="separate"/>
      </w:r>
      <w:r w:rsidR="00336D59" w:rsidRPr="0096150C">
        <w:rPr>
          <w:rFonts w:ascii="Arial" w:hAnsi="Arial" w:cs="Arial"/>
        </w:rPr>
        <w:t>[2]</w:t>
      </w:r>
      <w:r w:rsidR="00336D59" w:rsidRPr="0096150C">
        <w:rPr>
          <w:rFonts w:ascii="Arial" w:hAnsi="Arial" w:cs="Arial"/>
        </w:rPr>
        <w:fldChar w:fldCharType="end"/>
      </w:r>
      <w:r w:rsidR="00336D59" w:rsidRPr="0096150C">
        <w:rPr>
          <w:rFonts w:ascii="Arial" w:hAnsi="Arial" w:cs="Arial"/>
        </w:rPr>
        <w:fldChar w:fldCharType="begin"/>
      </w:r>
      <w:r w:rsidR="00336D59" w:rsidRPr="0096150C">
        <w:rPr>
          <w:rFonts w:ascii="Arial" w:hAnsi="Arial" w:cs="Arial"/>
        </w:rPr>
        <w:instrText xml:space="preserve"> REF _Ref61449652 \r \h </w:instrText>
      </w:r>
      <w:r w:rsidR="00336D59" w:rsidRPr="0096150C">
        <w:rPr>
          <w:rFonts w:ascii="Arial" w:hAnsi="Arial" w:cs="Arial"/>
        </w:rPr>
      </w:r>
      <w:r w:rsidR="0096150C">
        <w:rPr>
          <w:rFonts w:ascii="Arial" w:hAnsi="Arial" w:cs="Arial"/>
        </w:rPr>
        <w:instrText xml:space="preserve"> \* MERGEFORMAT </w:instrText>
      </w:r>
      <w:r w:rsidR="00336D59" w:rsidRPr="0096150C">
        <w:rPr>
          <w:rFonts w:ascii="Arial" w:hAnsi="Arial" w:cs="Arial"/>
        </w:rPr>
        <w:fldChar w:fldCharType="separate"/>
      </w:r>
      <w:r w:rsidR="00336D59" w:rsidRPr="0096150C">
        <w:rPr>
          <w:rFonts w:ascii="Arial" w:hAnsi="Arial" w:cs="Arial"/>
        </w:rPr>
        <w:t>[3]</w:t>
      </w:r>
      <w:r w:rsidR="00336D59" w:rsidRPr="0096150C">
        <w:rPr>
          <w:rFonts w:ascii="Arial" w:hAnsi="Arial" w:cs="Arial"/>
        </w:rPr>
        <w:fldChar w:fldCharType="end"/>
      </w:r>
      <w:r w:rsidR="00BD3E45" w:rsidRPr="0096150C">
        <w:rPr>
          <w:rFonts w:ascii="Arial" w:hAnsi="Arial" w:cs="Arial"/>
        </w:rPr>
        <w:fldChar w:fldCharType="begin"/>
      </w:r>
      <w:r w:rsidR="00BD3E45" w:rsidRPr="0096150C">
        <w:rPr>
          <w:rFonts w:ascii="Arial" w:hAnsi="Arial" w:cs="Arial"/>
        </w:rPr>
        <w:instrText xml:space="preserve"> REF _Ref61449659 \r \h </w:instrText>
      </w:r>
      <w:r w:rsidR="00BD3E45" w:rsidRPr="0096150C">
        <w:rPr>
          <w:rFonts w:ascii="Arial" w:hAnsi="Arial" w:cs="Arial"/>
        </w:rPr>
      </w:r>
      <w:r w:rsidR="0096150C">
        <w:rPr>
          <w:rFonts w:ascii="Arial" w:hAnsi="Arial" w:cs="Arial"/>
        </w:rPr>
        <w:instrText xml:space="preserve"> \* MERGEFORMAT </w:instrText>
      </w:r>
      <w:r w:rsidR="00BD3E45" w:rsidRPr="0096150C">
        <w:rPr>
          <w:rFonts w:ascii="Arial" w:hAnsi="Arial" w:cs="Arial"/>
        </w:rPr>
        <w:fldChar w:fldCharType="separate"/>
      </w:r>
      <w:r w:rsidR="00BD3E45" w:rsidRPr="0096150C">
        <w:rPr>
          <w:rFonts w:ascii="Arial" w:hAnsi="Arial" w:cs="Arial"/>
        </w:rPr>
        <w:t>[4]</w:t>
      </w:r>
      <w:r w:rsidR="00BD3E45" w:rsidRPr="0096150C">
        <w:rPr>
          <w:rFonts w:ascii="Arial" w:hAnsi="Arial" w:cs="Arial"/>
        </w:rPr>
        <w:fldChar w:fldCharType="end"/>
      </w:r>
      <w:r w:rsidR="00E41FD3" w:rsidRPr="0096150C">
        <w:rPr>
          <w:rFonts w:ascii="Arial" w:hAnsi="Arial" w:cs="Arial"/>
        </w:rPr>
        <w:t xml:space="preserve">, </w:t>
      </w:r>
      <w:r w:rsidR="00FF5913" w:rsidRPr="0096150C">
        <w:rPr>
          <w:rFonts w:ascii="Arial" w:hAnsi="Arial" w:cs="Arial"/>
        </w:rPr>
        <w:t xml:space="preserve"> more evaluations are needed to help</w:t>
      </w:r>
      <w:r w:rsidR="00FF5913" w:rsidRPr="00E17FDF">
        <w:rPr>
          <w:rFonts w:ascii="Arial" w:hAnsi="Arial" w:cs="Arial"/>
        </w:rPr>
        <w:t xml:space="preserve"> decid</w:t>
      </w:r>
      <w:r w:rsidR="009048AD">
        <w:rPr>
          <w:rFonts w:ascii="Arial" w:hAnsi="Arial" w:cs="Arial"/>
        </w:rPr>
        <w:t>e</w:t>
      </w:r>
      <w:r w:rsidR="00FF5913" w:rsidRPr="00E17FDF">
        <w:rPr>
          <w:rFonts w:ascii="Arial" w:hAnsi="Arial" w:cs="Arial"/>
        </w:rPr>
        <w:t xml:space="preserve"> which methods that should be </w:t>
      </w:r>
      <w:r w:rsidR="0097738F">
        <w:rPr>
          <w:rFonts w:ascii="Arial" w:hAnsi="Arial" w:cs="Arial"/>
        </w:rPr>
        <w:t>discussed further in the WI</w:t>
      </w:r>
      <w:r w:rsidR="00FF5913" w:rsidRPr="00E17FDF">
        <w:rPr>
          <w:rFonts w:ascii="Arial" w:hAnsi="Arial" w:cs="Arial"/>
        </w:rPr>
        <w:t>. In this paper some more evaluation results are provided.</w:t>
      </w:r>
      <w:r w:rsidR="00C21351">
        <w:rPr>
          <w:rFonts w:ascii="Arial" w:hAnsi="Arial" w:cs="Arial"/>
        </w:rPr>
        <w:t xml:space="preserve"> </w:t>
      </w:r>
      <w:r w:rsidR="009B5A7B">
        <w:rPr>
          <w:rFonts w:ascii="Arial" w:hAnsi="Arial" w:cs="Arial"/>
        </w:rPr>
        <w:t>The paper also include</w:t>
      </w:r>
      <w:r w:rsidR="00D07CCA">
        <w:rPr>
          <w:rFonts w:ascii="Arial" w:hAnsi="Arial" w:cs="Arial"/>
        </w:rPr>
        <w:t>s</w:t>
      </w:r>
      <w:r w:rsidR="009B5A7B">
        <w:rPr>
          <w:rFonts w:ascii="Arial" w:hAnsi="Arial" w:cs="Arial"/>
        </w:rPr>
        <w:t xml:space="preserve"> some </w:t>
      </w:r>
      <w:r w:rsidR="00A741E1">
        <w:rPr>
          <w:rFonts w:ascii="Arial" w:hAnsi="Arial" w:cs="Arial"/>
        </w:rPr>
        <w:t xml:space="preserve">further </w:t>
      </w:r>
      <w:r w:rsidR="009B5A7B">
        <w:rPr>
          <w:rFonts w:ascii="Arial" w:hAnsi="Arial" w:cs="Arial"/>
        </w:rPr>
        <w:t>information to explain our replies in the emai</w:t>
      </w:r>
      <w:r w:rsidR="00D07CCA">
        <w:rPr>
          <w:rFonts w:ascii="Arial" w:hAnsi="Arial" w:cs="Arial"/>
        </w:rPr>
        <w:t xml:space="preserve">l </w:t>
      </w:r>
      <w:r w:rsidR="009B5A7B">
        <w:rPr>
          <w:rFonts w:ascii="Arial" w:hAnsi="Arial" w:cs="Arial"/>
        </w:rPr>
        <w:t>discussion.</w:t>
      </w:r>
    </w:p>
    <w:p w14:paraId="24F8CFD5" w14:textId="7AD1223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419A052" w14:textId="391505D0" w:rsidR="002B6D3C" w:rsidRPr="00E41FD3" w:rsidRDefault="00E756A5" w:rsidP="0096658D">
      <w:pPr>
        <w:jc w:val="both"/>
        <w:rPr>
          <w:rFonts w:ascii="Arial" w:hAnsi="Arial" w:cs="Arial"/>
        </w:rPr>
      </w:pPr>
      <w:r w:rsidRPr="00E41FD3">
        <w:rPr>
          <w:rFonts w:ascii="Arial" w:hAnsi="Arial" w:cs="Arial"/>
        </w:rPr>
        <w:t>The main objective with the study is to understand how power consumption for</w:t>
      </w:r>
      <w:r w:rsidR="00A66E16" w:rsidRPr="00E41FD3">
        <w:rPr>
          <w:rFonts w:ascii="Arial" w:hAnsi="Arial" w:cs="Arial"/>
        </w:rPr>
        <w:t xml:space="preserve"> RedCap devices can be minimized. For any type of </w:t>
      </w:r>
      <w:r w:rsidR="003E1C4B" w:rsidRPr="00E41FD3">
        <w:rPr>
          <w:rFonts w:ascii="Arial" w:hAnsi="Arial" w:cs="Arial"/>
        </w:rPr>
        <w:t>device,</w:t>
      </w:r>
      <w:r w:rsidR="00A66E16" w:rsidRPr="00E41FD3">
        <w:rPr>
          <w:rFonts w:ascii="Arial" w:hAnsi="Arial" w:cs="Arial"/>
        </w:rPr>
        <w:t xml:space="preserve"> the m</w:t>
      </w:r>
      <w:r w:rsidR="00BD6DB8" w:rsidRPr="00E41FD3">
        <w:rPr>
          <w:rFonts w:ascii="Arial" w:hAnsi="Arial" w:cs="Arial"/>
        </w:rPr>
        <w:t xml:space="preserve">ost efficient power consumption feature is to </w:t>
      </w:r>
      <w:r w:rsidR="003E1C4B" w:rsidRPr="00E41FD3">
        <w:rPr>
          <w:rFonts w:ascii="Arial" w:hAnsi="Arial" w:cs="Arial"/>
        </w:rPr>
        <w:t>leave</w:t>
      </w:r>
      <w:r w:rsidR="00BD6DB8" w:rsidRPr="00E41FD3">
        <w:rPr>
          <w:rFonts w:ascii="Arial" w:hAnsi="Arial" w:cs="Arial"/>
        </w:rPr>
        <w:t xml:space="preserve"> RRC</w:t>
      </w:r>
      <w:r w:rsidR="003E1C4B" w:rsidRPr="00E41FD3">
        <w:rPr>
          <w:rFonts w:ascii="Arial" w:hAnsi="Arial" w:cs="Arial"/>
        </w:rPr>
        <w:t xml:space="preserve">_CONNECTED for </w:t>
      </w:r>
      <w:r w:rsidR="00F668A4" w:rsidRPr="00E41FD3">
        <w:rPr>
          <w:rFonts w:ascii="Arial" w:hAnsi="Arial" w:cs="Arial"/>
        </w:rPr>
        <w:t>a power saving</w:t>
      </w:r>
      <w:r w:rsidR="00BD6DB8" w:rsidRPr="00E41FD3">
        <w:rPr>
          <w:rFonts w:ascii="Arial" w:hAnsi="Arial" w:cs="Arial"/>
        </w:rPr>
        <w:t xml:space="preserve"> state when no data </w:t>
      </w:r>
      <w:r w:rsidR="004A541B">
        <w:rPr>
          <w:rFonts w:ascii="Arial" w:hAnsi="Arial" w:cs="Arial"/>
        </w:rPr>
        <w:t>is</w:t>
      </w:r>
      <w:r w:rsidR="004A541B" w:rsidRPr="00E41FD3">
        <w:rPr>
          <w:rFonts w:ascii="Arial" w:hAnsi="Arial" w:cs="Arial"/>
        </w:rPr>
        <w:t xml:space="preserve"> </w:t>
      </w:r>
      <w:r w:rsidR="00BD6DB8" w:rsidRPr="00E41FD3">
        <w:rPr>
          <w:rFonts w:ascii="Arial" w:hAnsi="Arial" w:cs="Arial"/>
        </w:rPr>
        <w:t>being transmitted</w:t>
      </w:r>
      <w:r w:rsidR="00AD1B77" w:rsidRPr="00E41FD3">
        <w:rPr>
          <w:rFonts w:ascii="Arial" w:hAnsi="Arial" w:cs="Arial"/>
        </w:rPr>
        <w:t xml:space="preserve">. Power saving states are RRC_IDLE and RRC_INACTIVE. The latter state results in </w:t>
      </w:r>
      <w:r w:rsidR="00C75067" w:rsidRPr="00E41FD3">
        <w:rPr>
          <w:rFonts w:ascii="Arial" w:hAnsi="Arial" w:cs="Arial"/>
        </w:rPr>
        <w:t>less signal</w:t>
      </w:r>
      <w:r w:rsidR="00811225">
        <w:rPr>
          <w:rFonts w:ascii="Arial" w:hAnsi="Arial" w:cs="Arial"/>
        </w:rPr>
        <w:t>l</w:t>
      </w:r>
      <w:r w:rsidR="00C75067" w:rsidRPr="00E41FD3">
        <w:rPr>
          <w:rFonts w:ascii="Arial" w:hAnsi="Arial" w:cs="Arial"/>
        </w:rPr>
        <w:t xml:space="preserve">ing when the device </w:t>
      </w:r>
      <w:r w:rsidR="004A541B">
        <w:rPr>
          <w:rFonts w:ascii="Arial" w:hAnsi="Arial" w:cs="Arial"/>
        </w:rPr>
        <w:t>moves</w:t>
      </w:r>
      <w:r w:rsidR="004A541B" w:rsidRPr="00E41FD3">
        <w:rPr>
          <w:rFonts w:ascii="Arial" w:hAnsi="Arial" w:cs="Arial"/>
        </w:rPr>
        <w:t xml:space="preserve"> </w:t>
      </w:r>
      <w:r w:rsidR="00C75067" w:rsidRPr="00E41FD3">
        <w:rPr>
          <w:rFonts w:ascii="Arial" w:hAnsi="Arial" w:cs="Arial"/>
        </w:rPr>
        <w:t>to RRC_CONNECTED (to transmit or receive new data)</w:t>
      </w:r>
      <w:r w:rsidR="00F668A4" w:rsidRPr="00E41FD3">
        <w:rPr>
          <w:rFonts w:ascii="Arial" w:hAnsi="Arial" w:cs="Arial"/>
        </w:rPr>
        <w:t xml:space="preserve"> and is the preferred state</w:t>
      </w:r>
      <w:r w:rsidR="00C75067" w:rsidRPr="00E41FD3">
        <w:rPr>
          <w:rFonts w:ascii="Arial" w:hAnsi="Arial" w:cs="Arial"/>
        </w:rPr>
        <w:t>.</w:t>
      </w:r>
    </w:p>
    <w:p w14:paraId="32461CAC" w14:textId="4DFE66DB" w:rsidR="00C75067" w:rsidRPr="00E41FD3" w:rsidRDefault="00C75067" w:rsidP="0096658D">
      <w:pPr>
        <w:jc w:val="both"/>
        <w:rPr>
          <w:rFonts w:ascii="Arial" w:hAnsi="Arial" w:cs="Arial"/>
        </w:rPr>
      </w:pPr>
      <w:r w:rsidRPr="00E41FD3">
        <w:rPr>
          <w:rFonts w:ascii="Arial" w:hAnsi="Arial" w:cs="Arial"/>
        </w:rPr>
        <w:t xml:space="preserve">According to </w:t>
      </w:r>
      <w:r w:rsidRPr="00017F5A">
        <w:rPr>
          <w:rFonts w:ascii="Arial" w:hAnsi="Arial" w:cs="Arial"/>
        </w:rPr>
        <w:t>statistics for 4G smart phones and 4G smart watches</w:t>
      </w:r>
      <w:r w:rsidR="00250262">
        <w:rPr>
          <w:rFonts w:ascii="Arial" w:hAnsi="Arial" w:cs="Arial"/>
        </w:rPr>
        <w:t xml:space="preserve"> </w:t>
      </w:r>
      <w:r w:rsidR="00170CE8">
        <w:rPr>
          <w:rFonts w:ascii="Arial" w:hAnsi="Arial" w:cs="Arial"/>
        </w:rPr>
        <w:fldChar w:fldCharType="begin"/>
      </w:r>
      <w:r w:rsidR="00170CE8">
        <w:rPr>
          <w:rFonts w:ascii="Arial" w:hAnsi="Arial" w:cs="Arial"/>
        </w:rPr>
        <w:instrText xml:space="preserve"> REF _Ref61513831 \r \h </w:instrText>
      </w:r>
      <w:r w:rsidR="00170CE8">
        <w:rPr>
          <w:rFonts w:ascii="Arial" w:hAnsi="Arial" w:cs="Arial"/>
        </w:rPr>
      </w:r>
      <w:r w:rsidR="00170CE8">
        <w:rPr>
          <w:rFonts w:ascii="Arial" w:hAnsi="Arial" w:cs="Arial"/>
        </w:rPr>
        <w:fldChar w:fldCharType="separate"/>
      </w:r>
      <w:r w:rsidR="00170CE8">
        <w:rPr>
          <w:rFonts w:ascii="Arial" w:hAnsi="Arial" w:cs="Arial"/>
        </w:rPr>
        <w:t>[6]</w:t>
      </w:r>
      <w:r w:rsidR="00170CE8">
        <w:rPr>
          <w:rFonts w:ascii="Arial" w:hAnsi="Arial" w:cs="Arial"/>
        </w:rPr>
        <w:fldChar w:fldCharType="end"/>
      </w:r>
      <w:r w:rsidRPr="00017F5A">
        <w:rPr>
          <w:rFonts w:ascii="Arial" w:hAnsi="Arial" w:cs="Arial"/>
        </w:rPr>
        <w:t xml:space="preserve">, </w:t>
      </w:r>
      <w:r w:rsidR="00613933" w:rsidRPr="00E41FD3">
        <w:rPr>
          <w:rFonts w:ascii="Arial" w:hAnsi="Arial" w:cs="Arial"/>
        </w:rPr>
        <w:t xml:space="preserve">such devices </w:t>
      </w:r>
      <w:r w:rsidR="001E27E0" w:rsidRPr="00E41FD3">
        <w:rPr>
          <w:rFonts w:ascii="Arial" w:hAnsi="Arial" w:cs="Arial"/>
        </w:rPr>
        <w:t>camp in</w:t>
      </w:r>
      <w:r w:rsidRPr="00017F5A">
        <w:rPr>
          <w:rFonts w:ascii="Arial" w:hAnsi="Arial" w:cs="Arial"/>
        </w:rPr>
        <w:t xml:space="preserve"> idle state </w:t>
      </w:r>
      <w:r w:rsidR="001E27E0" w:rsidRPr="00E41FD3">
        <w:rPr>
          <w:rFonts w:ascii="Arial" w:hAnsi="Arial" w:cs="Arial"/>
        </w:rPr>
        <w:t>about</w:t>
      </w:r>
      <w:r w:rsidRPr="00017F5A">
        <w:rPr>
          <w:rFonts w:ascii="Arial" w:hAnsi="Arial" w:cs="Arial"/>
        </w:rPr>
        <w:t xml:space="preserve"> 80% and 90%</w:t>
      </w:r>
      <w:r w:rsidR="004E0F3D">
        <w:rPr>
          <w:rFonts w:ascii="Arial" w:hAnsi="Arial" w:cs="Arial"/>
        </w:rPr>
        <w:t xml:space="preserve"> of the time</w:t>
      </w:r>
      <w:r w:rsidRPr="00017F5A">
        <w:rPr>
          <w:rFonts w:ascii="Arial" w:hAnsi="Arial" w:cs="Arial"/>
        </w:rPr>
        <w:t>, respectively. The</w:t>
      </w:r>
      <w:r w:rsidR="001E27E0" w:rsidRPr="00E41FD3">
        <w:rPr>
          <w:rFonts w:ascii="Arial" w:hAnsi="Arial" w:cs="Arial"/>
        </w:rPr>
        <w:t xml:space="preserve">re is naturally some variation </w:t>
      </w:r>
      <w:r w:rsidR="00C63313" w:rsidRPr="00E41FD3">
        <w:rPr>
          <w:rFonts w:ascii="Arial" w:hAnsi="Arial" w:cs="Arial"/>
        </w:rPr>
        <w:t>due to variation from</w:t>
      </w:r>
      <w:r w:rsidRPr="00017F5A">
        <w:rPr>
          <w:rFonts w:ascii="Arial" w:hAnsi="Arial" w:cs="Arial"/>
        </w:rPr>
        <w:t xml:space="preserve"> the user habits and service types supported by different devices. </w:t>
      </w:r>
      <w:r w:rsidR="00FE14D7" w:rsidRPr="00E41FD3">
        <w:rPr>
          <w:rFonts w:ascii="Arial" w:hAnsi="Arial" w:cs="Arial"/>
        </w:rPr>
        <w:t>It is likely that the portion of time in</w:t>
      </w:r>
      <w:r w:rsidRPr="00017F5A">
        <w:rPr>
          <w:rFonts w:ascii="Arial" w:hAnsi="Arial" w:cs="Arial"/>
        </w:rPr>
        <w:t xml:space="preserve"> idle/inactive state for industrial wireless sensors </w:t>
      </w:r>
      <w:r w:rsidR="00FE14D7" w:rsidRPr="00E41FD3">
        <w:rPr>
          <w:rFonts w:ascii="Arial" w:hAnsi="Arial" w:cs="Arial"/>
        </w:rPr>
        <w:t>will be even higher</w:t>
      </w:r>
      <w:r w:rsidR="00DF4E4D" w:rsidRPr="00E41FD3">
        <w:rPr>
          <w:rFonts w:ascii="Arial" w:hAnsi="Arial" w:cs="Arial"/>
        </w:rPr>
        <w:t xml:space="preserve"> </w:t>
      </w:r>
      <w:r w:rsidRPr="00017F5A">
        <w:rPr>
          <w:rFonts w:ascii="Arial" w:hAnsi="Arial" w:cs="Arial"/>
        </w:rPr>
        <w:t xml:space="preserve">than </w:t>
      </w:r>
      <w:r w:rsidR="00DF4E4D" w:rsidRPr="00E41FD3">
        <w:rPr>
          <w:rFonts w:ascii="Arial" w:hAnsi="Arial" w:cs="Arial"/>
        </w:rPr>
        <w:t xml:space="preserve">for </w:t>
      </w:r>
      <w:r w:rsidRPr="00017F5A">
        <w:rPr>
          <w:rFonts w:ascii="Arial" w:hAnsi="Arial" w:cs="Arial"/>
        </w:rPr>
        <w:t>wearables</w:t>
      </w:r>
      <w:r w:rsidR="00DF4E4D" w:rsidRPr="00E41FD3">
        <w:rPr>
          <w:rFonts w:ascii="Arial" w:hAnsi="Arial" w:cs="Arial"/>
        </w:rPr>
        <w:t xml:space="preserve">. </w:t>
      </w:r>
      <w:r w:rsidRPr="00017F5A">
        <w:rPr>
          <w:rFonts w:ascii="Arial" w:hAnsi="Arial" w:cs="Arial"/>
        </w:rPr>
        <w:t xml:space="preserve"> </w:t>
      </w:r>
      <w:r w:rsidR="002A50B4" w:rsidRPr="00E41FD3">
        <w:rPr>
          <w:rFonts w:ascii="Arial" w:hAnsi="Arial" w:cs="Arial"/>
        </w:rPr>
        <w:t xml:space="preserve">The wireless industrial sensors are expected to run </w:t>
      </w:r>
      <w:r w:rsidR="005F375A" w:rsidRPr="00E41FD3">
        <w:rPr>
          <w:rFonts w:ascii="Arial" w:hAnsi="Arial" w:cs="Arial"/>
        </w:rPr>
        <w:t>for at least a few years without changing battery.</w:t>
      </w:r>
      <w:r w:rsidR="00965D57" w:rsidRPr="00E41FD3">
        <w:rPr>
          <w:rFonts w:ascii="Arial" w:hAnsi="Arial" w:cs="Arial"/>
        </w:rPr>
        <w:t xml:space="preserve"> </w:t>
      </w:r>
      <w:r w:rsidR="004E6A91" w:rsidRPr="00E41FD3">
        <w:rPr>
          <w:rFonts w:ascii="Arial" w:hAnsi="Arial" w:cs="Arial"/>
        </w:rPr>
        <w:t>Power consumption also depends</w:t>
      </w:r>
      <w:r w:rsidR="00E276F0" w:rsidRPr="00E41FD3">
        <w:rPr>
          <w:rFonts w:ascii="Arial" w:hAnsi="Arial" w:cs="Arial"/>
        </w:rPr>
        <w:t xml:space="preserve"> on the </w:t>
      </w:r>
      <w:r w:rsidR="009E1792" w:rsidRPr="00E41FD3">
        <w:rPr>
          <w:rFonts w:ascii="Arial" w:hAnsi="Arial" w:cs="Arial"/>
        </w:rPr>
        <w:t>frequency,</w:t>
      </w:r>
      <w:r w:rsidR="004E0F3D">
        <w:rPr>
          <w:rFonts w:ascii="Arial" w:hAnsi="Arial" w:cs="Arial"/>
        </w:rPr>
        <w:t xml:space="preserve"> </w:t>
      </w:r>
      <w:r w:rsidR="00310647" w:rsidRPr="00E41FD3">
        <w:rPr>
          <w:rFonts w:ascii="Arial" w:hAnsi="Arial" w:cs="Arial"/>
        </w:rPr>
        <w:t>i.e.,</w:t>
      </w:r>
      <w:r w:rsidR="00E276F0" w:rsidRPr="00E41FD3">
        <w:rPr>
          <w:rFonts w:ascii="Arial" w:hAnsi="Arial" w:cs="Arial"/>
        </w:rPr>
        <w:t xml:space="preserve"> </w:t>
      </w:r>
      <w:r w:rsidR="00310647">
        <w:rPr>
          <w:rFonts w:ascii="Arial" w:hAnsi="Arial" w:cs="Arial"/>
        </w:rPr>
        <w:t xml:space="preserve">a </w:t>
      </w:r>
      <w:r w:rsidR="00E276F0" w:rsidRPr="00E41FD3">
        <w:rPr>
          <w:rFonts w:ascii="Arial" w:hAnsi="Arial" w:cs="Arial"/>
        </w:rPr>
        <w:t xml:space="preserve">device operating in FR1 will consume less power than a device operating in FR2. FR2 power consumption is significantly higher due to </w:t>
      </w:r>
      <w:r w:rsidR="000F1FDE">
        <w:rPr>
          <w:rFonts w:ascii="Arial" w:hAnsi="Arial" w:cs="Arial"/>
        </w:rPr>
        <w:t>e.g.,</w:t>
      </w:r>
      <w:r w:rsidR="004E0F3D">
        <w:rPr>
          <w:rFonts w:ascii="Arial" w:hAnsi="Arial" w:cs="Arial"/>
        </w:rPr>
        <w:t xml:space="preserve"> </w:t>
      </w:r>
      <w:r w:rsidR="00E276F0" w:rsidRPr="00E41FD3">
        <w:rPr>
          <w:rFonts w:ascii="Arial" w:hAnsi="Arial" w:cs="Arial"/>
        </w:rPr>
        <w:t>beam sweeping and longer RF on duration.</w:t>
      </w:r>
      <w:r w:rsidR="00965D57" w:rsidRPr="00E41FD3">
        <w:rPr>
          <w:rFonts w:ascii="Arial" w:hAnsi="Arial" w:cs="Arial"/>
        </w:rPr>
        <w:t xml:space="preserve"> </w:t>
      </w:r>
    </w:p>
    <w:p w14:paraId="7C0C1033" w14:textId="7AA9914B" w:rsidR="004D536C" w:rsidRPr="00CE0424" w:rsidRDefault="0019456F" w:rsidP="002946C3">
      <w:pPr>
        <w:pStyle w:val="Observation"/>
        <w:ind w:left="1701" w:hanging="1701"/>
      </w:pPr>
      <w:bookmarkStart w:id="1" w:name="_Toc61563035"/>
      <w:r>
        <w:lastRenderedPageBreak/>
        <w:t xml:space="preserve">Based on statistics </w:t>
      </w:r>
      <w:r w:rsidR="00317BC4">
        <w:t xml:space="preserve">from LTE networks, </w:t>
      </w:r>
      <w:r w:rsidR="00A7006E">
        <w:t xml:space="preserve">wearable </w:t>
      </w:r>
      <w:r w:rsidR="00B7342B">
        <w:t>device</w:t>
      </w:r>
      <w:r w:rsidR="005554DB">
        <w:t>s</w:t>
      </w:r>
      <w:r w:rsidR="00B7342B">
        <w:t xml:space="preserve"> </w:t>
      </w:r>
      <w:r w:rsidR="005554DB">
        <w:t>are</w:t>
      </w:r>
      <w:r w:rsidR="00563699">
        <w:t xml:space="preserve"> expected </w:t>
      </w:r>
      <w:r w:rsidR="004E2FED">
        <w:t>to remain</w:t>
      </w:r>
      <w:r w:rsidR="00B7342B">
        <w:t xml:space="preserve"> </w:t>
      </w:r>
      <w:r w:rsidR="00484187">
        <w:t xml:space="preserve">at least </w:t>
      </w:r>
      <w:r w:rsidR="00A7006E">
        <w:t>9</w:t>
      </w:r>
      <w:r w:rsidR="00B7342B">
        <w:t>0% of the time in IDLE/INACTIVE state</w:t>
      </w:r>
      <w:r w:rsidR="007C337F">
        <w:t xml:space="preserve">s. </w:t>
      </w:r>
      <w:r w:rsidR="005554DB">
        <w:t>I</w:t>
      </w:r>
      <w:r w:rsidR="007C337F">
        <w:t xml:space="preserve">ndustrial sensors </w:t>
      </w:r>
      <w:r w:rsidR="005554DB">
        <w:t>are</w:t>
      </w:r>
      <w:r w:rsidR="00DB54B8">
        <w:t xml:space="preserve"> expected to </w:t>
      </w:r>
      <w:r w:rsidR="00321476">
        <w:t>remain in IDLE/INACTIVE state even</w:t>
      </w:r>
      <w:r w:rsidR="007971F2">
        <w:t xml:space="preserve"> larger part of the time</w:t>
      </w:r>
      <w:r w:rsidR="0035725F">
        <w:t>.</w:t>
      </w:r>
      <w:bookmarkEnd w:id="1"/>
      <w:r w:rsidR="0035725F">
        <w:t xml:space="preserve"> </w:t>
      </w:r>
    </w:p>
    <w:p w14:paraId="2D7922C4" w14:textId="32D92B31" w:rsidR="00D44397" w:rsidRPr="00D44397" w:rsidRDefault="00230D18" w:rsidP="00D44397">
      <w:pPr>
        <w:pStyle w:val="Heading2"/>
      </w:pPr>
      <w:r>
        <w:t>2.1</w:t>
      </w:r>
      <w:r>
        <w:tab/>
      </w:r>
      <w:r w:rsidR="003130BF">
        <w:t xml:space="preserve">Principle for </w:t>
      </w:r>
      <w:r w:rsidR="00FF5913">
        <w:t>RRM Relaxation</w:t>
      </w:r>
      <w:r w:rsidR="00D44397">
        <w:t xml:space="preserve"> </w:t>
      </w:r>
      <w:r w:rsidR="003130BF">
        <w:t>in stationary devices</w:t>
      </w:r>
    </w:p>
    <w:p w14:paraId="39CE29E6" w14:textId="101BEC5B" w:rsidR="00B21CFF" w:rsidRDefault="00D44397" w:rsidP="00CE0424">
      <w:pPr>
        <w:pStyle w:val="BodyText"/>
      </w:pPr>
      <w:r>
        <w:t xml:space="preserve">The objective with RRM Relaxation is to reduce power consumption by </w:t>
      </w:r>
      <w:r w:rsidR="00F44069">
        <w:t>increasing the tim</w:t>
      </w:r>
      <w:r w:rsidR="00FD57B7">
        <w:t>e</w:t>
      </w:r>
      <w:r w:rsidR="00F44069">
        <w:t xml:space="preserve"> between</w:t>
      </w:r>
      <w:r>
        <w:t xml:space="preserve"> when a device needs to measure radio conditions in cells. Use of RRM relaxation was first specified in Rel-13 for LTE-M and NB-IoT, and in Rel-15 for NR.</w:t>
      </w:r>
      <w:r w:rsidR="00626D77">
        <w:t xml:space="preserve"> The current best practice RRM </w:t>
      </w:r>
      <w:r w:rsidR="00811225">
        <w:t>r</w:t>
      </w:r>
      <w:r w:rsidR="00626D77">
        <w:t xml:space="preserve">elaxation is the specification </w:t>
      </w:r>
      <w:r w:rsidR="00B96903">
        <w:t xml:space="preserve">for NR Rel-16. </w:t>
      </w:r>
    </w:p>
    <w:p w14:paraId="36094E69" w14:textId="5D96F6FA" w:rsidR="00D44397" w:rsidRDefault="00B96903" w:rsidP="00CE0424">
      <w:pPr>
        <w:pStyle w:val="BodyText"/>
      </w:pPr>
      <w:r>
        <w:t xml:space="preserve">In the SI </w:t>
      </w:r>
      <w:r w:rsidR="00591E4D">
        <w:t>Rel-16</w:t>
      </w:r>
      <w:r>
        <w:t xml:space="preserve"> has been agreed as </w:t>
      </w:r>
      <w:r w:rsidR="00BC2396">
        <w:t>a baseline for RRM measurement relaxation for RedCap devices.</w:t>
      </w:r>
      <w:r w:rsidR="00B21CFF">
        <w:t xml:space="preserve"> </w:t>
      </w:r>
      <w:r w:rsidR="00D44397">
        <w:t xml:space="preserve">Criteria for NR Rel-16 are </w:t>
      </w:r>
      <w:r w:rsidR="00EA4C08">
        <w:t>the following</w:t>
      </w:r>
      <w:r w:rsidR="00D44397">
        <w:t xml:space="preserve"> (copied from the email discussion):</w:t>
      </w:r>
    </w:p>
    <w:p w14:paraId="651010DB" w14:textId="34FF5766" w:rsidR="00D44397" w:rsidRDefault="00D44397" w:rsidP="00D44397">
      <w:pPr>
        <w:pStyle w:val="BodyText"/>
      </w:pPr>
      <w:r>
        <w:t>Low-mobility criterion:</w:t>
      </w:r>
    </w:p>
    <w:p w14:paraId="34639134" w14:textId="77777777" w:rsidR="00D44397" w:rsidRDefault="00D44397" w:rsidP="00D44397">
      <w:pPr>
        <w:pStyle w:val="BodyText"/>
      </w:pPr>
      <w:r>
        <w:t>-</w:t>
      </w:r>
      <w:r>
        <w:tab/>
        <w:t>(</w:t>
      </w:r>
      <w:proofErr w:type="spellStart"/>
      <w:r>
        <w:t>SrxlevRef</w:t>
      </w:r>
      <w:proofErr w:type="spellEnd"/>
      <w:r>
        <w:t xml:space="preserve"> – </w:t>
      </w:r>
      <w:proofErr w:type="spellStart"/>
      <w:r>
        <w:t>Srxlev</w:t>
      </w:r>
      <w:proofErr w:type="spellEnd"/>
      <w:r>
        <w:t xml:space="preserve">) &lt; </w:t>
      </w:r>
      <w:proofErr w:type="spellStart"/>
      <w:r>
        <w:t>SSearchDeltaP</w:t>
      </w:r>
      <w:proofErr w:type="spellEnd"/>
      <w:r>
        <w:t xml:space="preserve"> for a period of </w:t>
      </w:r>
      <w:proofErr w:type="spellStart"/>
      <w:proofErr w:type="gramStart"/>
      <w:r>
        <w:t>TSearchDeltaP</w:t>
      </w:r>
      <w:proofErr w:type="spellEnd"/>
      <w:r>
        <w:t>;</w:t>
      </w:r>
      <w:proofErr w:type="gramEnd"/>
    </w:p>
    <w:p w14:paraId="3D160A6B" w14:textId="51AF720C" w:rsidR="00D44397" w:rsidRDefault="00115250" w:rsidP="00115250">
      <w:pPr>
        <w:pStyle w:val="BodyText"/>
      </w:pPr>
      <w:r>
        <w:t xml:space="preserve">Note: based on the fluctuation of serving cell’s RSRP. </w:t>
      </w:r>
    </w:p>
    <w:p w14:paraId="67E01297" w14:textId="77777777" w:rsidR="00CF62A6" w:rsidRDefault="00CF62A6" w:rsidP="00D44397">
      <w:pPr>
        <w:pStyle w:val="BodyText"/>
      </w:pPr>
    </w:p>
    <w:p w14:paraId="532F1C24" w14:textId="461D29F9" w:rsidR="00D44397" w:rsidRDefault="00D44397" w:rsidP="00D44397">
      <w:pPr>
        <w:pStyle w:val="BodyText"/>
      </w:pPr>
      <w:r>
        <w:t>Not-at-cell-edge criterion:</w:t>
      </w:r>
    </w:p>
    <w:p w14:paraId="51577F99" w14:textId="77777777" w:rsidR="00D44397" w:rsidRDefault="00D44397" w:rsidP="00D44397">
      <w:pPr>
        <w:pStyle w:val="BodyText"/>
      </w:pPr>
      <w:r>
        <w:t>-</w:t>
      </w:r>
      <w:r>
        <w:tab/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SSearchThresholdP</w:t>
      </w:r>
      <w:proofErr w:type="spellEnd"/>
      <w:r>
        <w:t>, and,</w:t>
      </w:r>
    </w:p>
    <w:p w14:paraId="24C6E75A" w14:textId="77777777" w:rsidR="00D44397" w:rsidRDefault="00D44397" w:rsidP="00D44397">
      <w:pPr>
        <w:pStyle w:val="BodyText"/>
      </w:pPr>
      <w:r>
        <w:t>-</w:t>
      </w:r>
      <w:r>
        <w:tab/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SSearchThresholdQ</w:t>
      </w:r>
      <w:proofErr w:type="spellEnd"/>
      <w:r>
        <w:t xml:space="preserve">, if </w:t>
      </w:r>
      <w:proofErr w:type="spellStart"/>
      <w:r>
        <w:t>SSearchThresholdQ</w:t>
      </w:r>
      <w:proofErr w:type="spellEnd"/>
      <w:r>
        <w:t xml:space="preserve"> is configured,</w:t>
      </w:r>
    </w:p>
    <w:p w14:paraId="3A2F1E66" w14:textId="43BD095E" w:rsidR="00D44397" w:rsidRDefault="00CF62A6" w:rsidP="00D44397">
      <w:pPr>
        <w:pStyle w:val="BodyText"/>
      </w:pPr>
      <w:r w:rsidRPr="00CF62A6">
        <w:t>Note: based on comparison between serving cell’s RSRP (or RSRP&amp;RSRQ) with absolute threshold(s).</w:t>
      </w:r>
    </w:p>
    <w:p w14:paraId="5FA4B3E1" w14:textId="558B7A69" w:rsidR="00D44397" w:rsidRDefault="00F9492A" w:rsidP="00D44397">
      <w:pPr>
        <w:pStyle w:val="BodyText"/>
      </w:pPr>
      <w:r>
        <w:t>The above criteria can be configured independently</w:t>
      </w:r>
      <w:r w:rsidR="008703A9">
        <w:t xml:space="preserve"> (see the email discussion</w:t>
      </w:r>
      <w:r w:rsidR="003B4A4D">
        <w:t xml:space="preserve"> </w:t>
      </w:r>
      <w:r w:rsidR="003B4A4D">
        <w:fldChar w:fldCharType="begin"/>
      </w:r>
      <w:r w:rsidR="003B4A4D">
        <w:instrText xml:space="preserve"> REF _Ref61449605 \r \h </w:instrText>
      </w:r>
      <w:r w:rsidR="003B4A4D">
        <w:fldChar w:fldCharType="separate"/>
      </w:r>
      <w:r w:rsidR="003B4A4D">
        <w:t>[1]</w:t>
      </w:r>
      <w:r w:rsidR="003B4A4D">
        <w:fldChar w:fldCharType="end"/>
      </w:r>
      <w:r w:rsidR="002E2FA1">
        <w:t xml:space="preserve"> </w:t>
      </w:r>
      <w:r w:rsidR="003B4A4D">
        <w:t>for a nice compilation of cases)</w:t>
      </w:r>
      <w:r>
        <w:t xml:space="preserve">, </w:t>
      </w:r>
      <w:r w:rsidR="008703A9">
        <w:t>i.e.</w:t>
      </w:r>
      <w:r w:rsidR="00E6367E">
        <w:t>,</w:t>
      </w:r>
      <w:r>
        <w:t xml:space="preserve"> if only the low-mobility criterion is fulfilled some relaxation i</w:t>
      </w:r>
      <w:r w:rsidR="00E6367E">
        <w:t>s</w:t>
      </w:r>
      <w:r>
        <w:t xml:space="preserve"> possible and if both criteria are fulfilled even more relaxation (up to one hour between measurements) is allowed</w:t>
      </w:r>
      <w:r w:rsidR="002E2FA1">
        <w:t>.</w:t>
      </w:r>
      <w:r w:rsidR="00442B5B">
        <w:t xml:space="preserve"> </w:t>
      </w:r>
    </w:p>
    <w:p w14:paraId="3EF63E01" w14:textId="3270FD09" w:rsidR="007C7157" w:rsidRDefault="004A799C" w:rsidP="00B63DD8">
      <w:pPr>
        <w:pStyle w:val="BodyText"/>
      </w:pPr>
      <w:r>
        <w:fldChar w:fldCharType="begin"/>
      </w:r>
      <w:r>
        <w:instrText xml:space="preserve"> REF _Ref61417900 \h </w:instrText>
      </w:r>
      <w:r>
        <w:fldChar w:fldCharType="separate"/>
      </w:r>
      <w:r w:rsidRPr="00C928B5">
        <w:rPr>
          <w:rFonts w:cs="Arial"/>
        </w:rPr>
        <w:t xml:space="preserve">Figure </w:t>
      </w:r>
      <w:r>
        <w:rPr>
          <w:rFonts w:cs="Arial"/>
          <w:noProof/>
        </w:rPr>
        <w:t>1</w:t>
      </w:r>
      <w:r>
        <w:fldChar w:fldCharType="end"/>
      </w:r>
      <w:r w:rsidR="00F9492A">
        <w:t xml:space="preserve"> </w:t>
      </w:r>
      <w:r w:rsidR="009471B5">
        <w:t xml:space="preserve">depicts </w:t>
      </w:r>
      <w:r w:rsidR="00F9492A">
        <w:t xml:space="preserve">the resulting power consumption for a range of measurement intervals. </w:t>
      </w:r>
      <w:r w:rsidR="00F27C60">
        <w:t xml:space="preserve">Without any </w:t>
      </w:r>
      <w:r w:rsidR="00FB7589">
        <w:t>relaxation</w:t>
      </w:r>
      <w:r w:rsidR="00F27C60">
        <w:t xml:space="preserve"> at all the UE measures every DRX-cycle. </w:t>
      </w:r>
      <w:r w:rsidR="006558E5">
        <w:t xml:space="preserve">The figure shows that </w:t>
      </w:r>
      <w:r w:rsidR="00B63DD8">
        <w:t xml:space="preserve">relaxing </w:t>
      </w:r>
      <w:r w:rsidR="002805F1">
        <w:t xml:space="preserve">the </w:t>
      </w:r>
      <w:proofErr w:type="spellStart"/>
      <w:r w:rsidR="008216FD">
        <w:t>neighbor</w:t>
      </w:r>
      <w:proofErr w:type="spellEnd"/>
      <w:r w:rsidR="00B63DD8" w:rsidRPr="00B63DD8">
        <w:t xml:space="preserve"> </w:t>
      </w:r>
      <w:r w:rsidR="008216FD">
        <w:t xml:space="preserve">measurement </w:t>
      </w:r>
      <w:r w:rsidR="00B63DD8" w:rsidRPr="00B63DD8">
        <w:t xml:space="preserve">to every </w:t>
      </w:r>
      <w:r w:rsidR="008216FD">
        <w:t>4th</w:t>
      </w:r>
      <w:r w:rsidR="00B63DD8" w:rsidRPr="00B63DD8">
        <w:t xml:space="preserve"> D</w:t>
      </w:r>
      <w:r w:rsidR="001D14CB">
        <w:t>RX</w:t>
      </w:r>
      <w:r w:rsidR="00B63DD8" w:rsidRPr="00B63DD8">
        <w:t xml:space="preserve"> cycle</w:t>
      </w:r>
      <w:r w:rsidR="00A14135">
        <w:t xml:space="preserve"> </w:t>
      </w:r>
      <w:r w:rsidR="001D14CB">
        <w:t>results</w:t>
      </w:r>
      <w:r w:rsidR="00A14135">
        <w:t xml:space="preserve"> in a reduction in power consumption of about</w:t>
      </w:r>
      <w:r w:rsidR="00B63DD8" w:rsidRPr="00B63DD8">
        <w:t xml:space="preserve"> </w:t>
      </w:r>
      <w:r w:rsidR="007611AF">
        <w:t>31</w:t>
      </w:r>
      <w:r w:rsidR="00A14135">
        <w:t>%</w:t>
      </w:r>
      <w:r w:rsidR="00D0370B">
        <w:t xml:space="preserve">. Similarly, </w:t>
      </w:r>
      <w:r w:rsidR="00D23569">
        <w:t>further relaxing to every 20</w:t>
      </w:r>
      <w:r w:rsidR="00D23569" w:rsidRPr="00D23569">
        <w:rPr>
          <w:vertAlign w:val="superscript"/>
        </w:rPr>
        <w:t>th</w:t>
      </w:r>
      <w:r w:rsidR="00D23569">
        <w:t xml:space="preserve"> DRX cycle result in </w:t>
      </w:r>
      <w:r w:rsidR="006741CC">
        <w:t xml:space="preserve">a reduction of about 39%. </w:t>
      </w:r>
    </w:p>
    <w:p w14:paraId="5A454E3D" w14:textId="0DE5771E" w:rsidR="00B63DD8" w:rsidRPr="00B63DD8" w:rsidRDefault="007C7157" w:rsidP="00B63DD8">
      <w:pPr>
        <w:pStyle w:val="BodyText"/>
      </w:pPr>
      <w:r>
        <w:t xml:space="preserve">The maximum allowable </w:t>
      </w:r>
      <w:r w:rsidR="00A576A5">
        <w:t xml:space="preserve">relaxation in NR Rel-16 is one hour, </w:t>
      </w:r>
      <w:proofErr w:type="gramStart"/>
      <w:r w:rsidR="00A576A5">
        <w:t>i.e.</w:t>
      </w:r>
      <w:proofErr w:type="gramEnd"/>
      <w:r w:rsidR="00A576A5">
        <w:t xml:space="preserve"> the vertical line in </w:t>
      </w:r>
      <w:r w:rsidR="00A576A5">
        <w:fldChar w:fldCharType="begin"/>
      </w:r>
      <w:r w:rsidR="00A576A5">
        <w:instrText xml:space="preserve"> REF _Ref61417900 \h </w:instrText>
      </w:r>
      <w:r w:rsidR="00A576A5">
        <w:fldChar w:fldCharType="separate"/>
      </w:r>
      <w:r w:rsidR="00A576A5" w:rsidRPr="00C928B5">
        <w:rPr>
          <w:rFonts w:cs="Arial"/>
        </w:rPr>
        <w:t xml:space="preserve">Figure </w:t>
      </w:r>
      <w:r w:rsidR="00A576A5">
        <w:rPr>
          <w:rFonts w:cs="Arial"/>
          <w:noProof/>
        </w:rPr>
        <w:t>1</w:t>
      </w:r>
      <w:r w:rsidR="00A576A5">
        <w:fldChar w:fldCharType="end"/>
      </w:r>
      <w:r w:rsidR="00A576A5">
        <w:t xml:space="preserve">. </w:t>
      </w:r>
      <w:r w:rsidR="00F92633">
        <w:t xml:space="preserve">Further relaxation results in increased reduction, however, the </w:t>
      </w:r>
      <w:r w:rsidR="00CE2505">
        <w:t>reduction is limited</w:t>
      </w:r>
      <w:r w:rsidR="0030496B">
        <w:t xml:space="preserve">, </w:t>
      </w:r>
      <w:proofErr w:type="gramStart"/>
      <w:r w:rsidR="0030496B">
        <w:t>i.e.</w:t>
      </w:r>
      <w:proofErr w:type="gramEnd"/>
      <w:r w:rsidR="0030496B">
        <w:t xml:space="preserve"> with a relaxation of 25 hours </w:t>
      </w:r>
      <w:r w:rsidR="00DC3EC5">
        <w:t>the reduction of power consumption is 41%.</w:t>
      </w:r>
    </w:p>
    <w:p w14:paraId="0546339B" w14:textId="2EADB841" w:rsidR="00BC5E5C" w:rsidRDefault="00BC5E5C" w:rsidP="00442B5B">
      <w:pPr>
        <w:pStyle w:val="BodyText"/>
        <w:keepNext/>
        <w:jc w:val="center"/>
      </w:pPr>
      <w:r w:rsidRPr="00BC5E5C">
        <w:rPr>
          <w:noProof/>
        </w:rPr>
        <w:drawing>
          <wp:inline distT="0" distB="0" distL="0" distR="0" wp14:anchorId="250A0F50" wp14:editId="0DFA2557">
            <wp:extent cx="3745117" cy="2445996"/>
            <wp:effectExtent l="0" t="0" r="0" b="5715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8182A6A-54C9-4F68-8BB1-1A2B8D430E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8182A6A-54C9-4F68-8BB1-1A2B8D430E7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45117" cy="244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DF154" w14:textId="0F9CD40B" w:rsidR="00BC5E5C" w:rsidRPr="00C928B5" w:rsidRDefault="00BC5E5C" w:rsidP="00C928B5">
      <w:pPr>
        <w:pStyle w:val="Caption"/>
        <w:jc w:val="center"/>
        <w:rPr>
          <w:rFonts w:ascii="Arial" w:hAnsi="Arial" w:cs="Arial"/>
        </w:rPr>
      </w:pPr>
      <w:bookmarkStart w:id="2" w:name="_Ref61417900"/>
      <w:r w:rsidRPr="00C928B5">
        <w:rPr>
          <w:rFonts w:ascii="Arial" w:hAnsi="Arial" w:cs="Arial"/>
        </w:rPr>
        <w:t xml:space="preserve">Figure </w:t>
      </w:r>
      <w:r w:rsidRPr="00C928B5">
        <w:rPr>
          <w:rFonts w:ascii="Arial" w:hAnsi="Arial" w:cs="Arial"/>
        </w:rPr>
        <w:fldChar w:fldCharType="begin"/>
      </w:r>
      <w:r w:rsidRPr="00C928B5">
        <w:rPr>
          <w:rFonts w:ascii="Arial" w:hAnsi="Arial" w:cs="Arial"/>
        </w:rPr>
        <w:instrText xml:space="preserve"> SEQ Figure \* ARABIC </w:instrText>
      </w:r>
      <w:r w:rsidRPr="00C928B5">
        <w:rPr>
          <w:rFonts w:ascii="Arial" w:hAnsi="Arial" w:cs="Arial"/>
        </w:rPr>
        <w:fldChar w:fldCharType="separate"/>
      </w:r>
      <w:r w:rsidR="00C8026F">
        <w:rPr>
          <w:rFonts w:ascii="Arial" w:hAnsi="Arial" w:cs="Arial"/>
          <w:noProof/>
        </w:rPr>
        <w:t>1</w:t>
      </w:r>
      <w:r w:rsidRPr="00C928B5">
        <w:rPr>
          <w:rFonts w:ascii="Arial" w:hAnsi="Arial" w:cs="Arial"/>
        </w:rPr>
        <w:fldChar w:fldCharType="end"/>
      </w:r>
      <w:bookmarkEnd w:id="2"/>
      <w:r w:rsidR="0096150C">
        <w:rPr>
          <w:rFonts w:ascii="Arial" w:hAnsi="Arial" w:cs="Arial"/>
        </w:rPr>
        <w:t>.</w:t>
      </w:r>
      <w:r w:rsidRPr="00C928B5">
        <w:rPr>
          <w:rFonts w:ascii="Arial" w:hAnsi="Arial" w:cs="Arial"/>
        </w:rPr>
        <w:t xml:space="preserve"> Possible power saving with RRM measurement relaxation</w:t>
      </w:r>
      <w:r w:rsidR="004A799C">
        <w:rPr>
          <w:rFonts w:ascii="Arial" w:hAnsi="Arial" w:cs="Arial"/>
        </w:rPr>
        <w:t xml:space="preserve"> </w:t>
      </w:r>
      <w:r w:rsidR="002A5E33">
        <w:rPr>
          <w:rFonts w:ascii="Arial" w:hAnsi="Arial" w:cs="Arial"/>
        </w:rPr>
        <w:t>(</w:t>
      </w:r>
      <w:r w:rsidR="001E3216">
        <w:rPr>
          <w:rFonts w:ascii="Arial" w:hAnsi="Arial" w:cs="Arial"/>
        </w:rPr>
        <w:fldChar w:fldCharType="begin"/>
      </w:r>
      <w:r w:rsidR="001E3216">
        <w:rPr>
          <w:rFonts w:ascii="Arial" w:hAnsi="Arial" w:cs="Arial"/>
        </w:rPr>
        <w:instrText xml:space="preserve"> REF _Ref61546729 \r \h </w:instrText>
      </w:r>
      <w:r w:rsidR="001E3216">
        <w:rPr>
          <w:rFonts w:ascii="Arial" w:hAnsi="Arial" w:cs="Arial"/>
        </w:rPr>
      </w:r>
      <w:r w:rsidR="001E3216">
        <w:rPr>
          <w:rFonts w:ascii="Arial" w:hAnsi="Arial" w:cs="Arial"/>
        </w:rPr>
        <w:fldChar w:fldCharType="separate"/>
      </w:r>
      <w:r w:rsidR="001E3216">
        <w:rPr>
          <w:rFonts w:ascii="Arial" w:hAnsi="Arial" w:cs="Arial"/>
        </w:rPr>
        <w:t>[2]</w:t>
      </w:r>
      <w:r w:rsidR="001E3216">
        <w:rPr>
          <w:rFonts w:ascii="Arial" w:hAnsi="Arial" w:cs="Arial"/>
        </w:rPr>
        <w:fldChar w:fldCharType="end"/>
      </w:r>
      <w:r w:rsidR="00927BA4">
        <w:rPr>
          <w:rFonts w:ascii="Arial" w:hAnsi="Arial" w:cs="Arial"/>
        </w:rPr>
        <w:t>, also</w:t>
      </w:r>
      <w:r w:rsidR="002A5E33">
        <w:rPr>
          <w:rFonts w:ascii="Arial" w:hAnsi="Arial" w:cs="Arial"/>
        </w:rPr>
        <w:t xml:space="preserve"> captured in the TR)</w:t>
      </w:r>
    </w:p>
    <w:p w14:paraId="01AAF07C" w14:textId="77777777" w:rsidR="00D44397" w:rsidRDefault="00D44397" w:rsidP="00CE0424">
      <w:pPr>
        <w:pStyle w:val="BodyText"/>
      </w:pPr>
    </w:p>
    <w:p w14:paraId="57A2C832" w14:textId="1DFCF645" w:rsidR="00CE0424" w:rsidRDefault="00DB27D7" w:rsidP="00C15EEC">
      <w:pPr>
        <w:pStyle w:val="Observation"/>
        <w:ind w:left="1701" w:hanging="1701"/>
      </w:pPr>
      <w:bookmarkStart w:id="3" w:name="_Toc347823812"/>
      <w:bookmarkStart w:id="4" w:name="_Toc347823993"/>
      <w:bookmarkStart w:id="5" w:name="_Toc347824244"/>
      <w:bookmarkStart w:id="6" w:name="_Toc61563036"/>
      <w:r>
        <w:t>Power consumption is reduced with increased interval between measurements</w:t>
      </w:r>
      <w:r w:rsidR="006C3AE7">
        <w:t xml:space="preserve">. </w:t>
      </w:r>
      <w:r w:rsidR="008A7B7F">
        <w:t xml:space="preserve">With </w:t>
      </w:r>
      <w:r w:rsidR="002F3932">
        <w:t>the</w:t>
      </w:r>
      <w:r w:rsidR="008A7B7F">
        <w:t xml:space="preserve"> relaxation specified for NR Rel-16 the maximum relaxation time is 1</w:t>
      </w:r>
      <w:r w:rsidR="002F3932">
        <w:t xml:space="preserve"> </w:t>
      </w:r>
      <w:r w:rsidR="008A7B7F">
        <w:t>h.</w:t>
      </w:r>
      <w:r w:rsidR="00B75F00">
        <w:t xml:space="preserve"> Increasing </w:t>
      </w:r>
      <w:r w:rsidR="005030C4">
        <w:lastRenderedPageBreak/>
        <w:t xml:space="preserve">the possible relaxation </w:t>
      </w:r>
      <w:r w:rsidR="002F3932">
        <w:t>up to</w:t>
      </w:r>
      <w:r w:rsidR="005030C4">
        <w:t xml:space="preserve"> 24 hours</w:t>
      </w:r>
      <w:r w:rsidR="00F93C65">
        <w:t xml:space="preserve"> </w:t>
      </w:r>
      <w:r w:rsidR="00433FAC">
        <w:t xml:space="preserve">provides </w:t>
      </w:r>
      <w:r w:rsidR="00811225">
        <w:t xml:space="preserve">negligible amount of </w:t>
      </w:r>
      <w:r w:rsidR="0018052C">
        <w:t>additional</w:t>
      </w:r>
      <w:r w:rsidR="002E2FB9">
        <w:t xml:space="preserve"> power saving</w:t>
      </w:r>
      <w:r w:rsidR="003D3C45">
        <w:t>.</w:t>
      </w:r>
      <w:bookmarkEnd w:id="3"/>
      <w:bookmarkEnd w:id="4"/>
      <w:bookmarkEnd w:id="5"/>
      <w:bookmarkEnd w:id="6"/>
    </w:p>
    <w:p w14:paraId="1AE6FD75" w14:textId="54BA99B8" w:rsidR="00F63950" w:rsidRDefault="00230D18" w:rsidP="00F63950">
      <w:pPr>
        <w:pStyle w:val="Heading2"/>
      </w:pPr>
      <w:r>
        <w:t>2.2</w:t>
      </w:r>
      <w:r>
        <w:tab/>
      </w:r>
      <w:r w:rsidR="005B05D5">
        <w:t>Reducing power consumption by relaxing beams</w:t>
      </w:r>
    </w:p>
    <w:p w14:paraId="03B4D2AB" w14:textId="627F6733" w:rsidR="00BC5E5C" w:rsidRDefault="00545F58" w:rsidP="00BC5E5C">
      <w:pPr>
        <w:pStyle w:val="BodyText"/>
      </w:pPr>
      <w:r>
        <w:t xml:space="preserve">Relaxation of beams has been mentioned in the email </w:t>
      </w:r>
      <w:r w:rsidR="000C6ECB">
        <w:t xml:space="preserve">discussion </w:t>
      </w:r>
      <w:r w:rsidR="005E1636">
        <w:fldChar w:fldCharType="begin"/>
      </w:r>
      <w:r w:rsidR="005E1636">
        <w:instrText xml:space="preserve"> REF _Ref61449605 \r \h </w:instrText>
      </w:r>
      <w:r w:rsidR="005E1636">
        <w:fldChar w:fldCharType="separate"/>
      </w:r>
      <w:r w:rsidR="005E1636">
        <w:t>[1]</w:t>
      </w:r>
      <w:r w:rsidR="005E1636">
        <w:fldChar w:fldCharType="end"/>
      </w:r>
      <w:r w:rsidR="00924B57">
        <w:t xml:space="preserve"> </w:t>
      </w:r>
      <w:r w:rsidR="000C6ECB">
        <w:t>as</w:t>
      </w:r>
      <w:r>
        <w:t xml:space="preserve"> a possibility for reducing power consumption. </w:t>
      </w:r>
      <w:r w:rsidR="00BC5E5C">
        <w:t>The p</w:t>
      </w:r>
      <w:r w:rsidR="00BC5E5C" w:rsidRPr="00BC5E5C">
        <w:t xml:space="preserve">ower consumption model in </w:t>
      </w:r>
      <w:r w:rsidR="00BC5E5C">
        <w:t xml:space="preserve">TR </w:t>
      </w:r>
      <w:r w:rsidR="00BC5E5C" w:rsidRPr="00BC5E5C">
        <w:t xml:space="preserve">38.840 does not provide </w:t>
      </w:r>
      <w:r w:rsidR="00BC5E5C">
        <w:t>details</w:t>
      </w:r>
      <w:r w:rsidR="00BC5E5C" w:rsidRPr="00BC5E5C">
        <w:t xml:space="preserve"> on how the energy consumed should be scaled when the number of SSBs in a burst is &gt; 2.</w:t>
      </w:r>
      <w:r w:rsidR="00BC5E5C">
        <w:t xml:space="preserve"> </w:t>
      </w:r>
      <w:r w:rsidR="00BC5E5C" w:rsidRPr="00BC5E5C">
        <w:t>In the evaluation here, it is assumed that that per SSB power consumption will be required for each slot that is used for SSB measurements.</w:t>
      </w:r>
      <w:r w:rsidR="00ED2B8B">
        <w:t xml:space="preserve"> </w:t>
      </w:r>
      <w:r w:rsidR="00BC5E5C" w:rsidRPr="00BC5E5C">
        <w:t xml:space="preserve">It should be noted that </w:t>
      </w:r>
      <w:r w:rsidR="00ED2B8B">
        <w:t xml:space="preserve">a device operating </w:t>
      </w:r>
      <w:r w:rsidR="00BC5E5C" w:rsidRPr="00BC5E5C">
        <w:t>in FR1 for fc &lt;= 6 GHz</w:t>
      </w:r>
      <w:r w:rsidR="00BC5E5C" w:rsidRPr="00811225">
        <w:t>,</w:t>
      </w:r>
      <w:r w:rsidR="00BC5E5C" w:rsidRPr="00BC5E5C">
        <w:t xml:space="preserve"> can </w:t>
      </w:r>
      <w:r w:rsidR="00ED2B8B">
        <w:t>support</w:t>
      </w:r>
      <w:r w:rsidR="00BC5E5C" w:rsidRPr="00BC5E5C">
        <w:t xml:space="preserve"> </w:t>
      </w:r>
      <w:r w:rsidR="00ED2B8B">
        <w:t xml:space="preserve">a maximum of </w:t>
      </w:r>
      <w:r w:rsidR="00BC5E5C" w:rsidRPr="00BC5E5C">
        <w:t>8 SSBs per SSB burst set. In FR2, a cell c</w:t>
      </w:r>
      <w:r w:rsidR="00ED2B8B">
        <w:t>a</w:t>
      </w:r>
      <w:r w:rsidR="00BC5E5C" w:rsidRPr="00BC5E5C">
        <w:t>n be configured up to 64 SSBs</w:t>
      </w:r>
      <w:r w:rsidR="00ED2B8B">
        <w:t>.</w:t>
      </w:r>
    </w:p>
    <w:p w14:paraId="7F9AAE9D" w14:textId="0177978C" w:rsidR="00ED2B8B" w:rsidRDefault="004E1465" w:rsidP="00442B5B">
      <w:pPr>
        <w:pStyle w:val="BodyText"/>
        <w:keepNext/>
        <w:jc w:val="center"/>
      </w:pPr>
      <w:r w:rsidRPr="004E1465">
        <w:rPr>
          <w:noProof/>
        </w:rPr>
        <w:drawing>
          <wp:inline distT="0" distB="0" distL="0" distR="0" wp14:anchorId="3E2DC67D" wp14:editId="7D2477EE">
            <wp:extent cx="3528844" cy="2639794"/>
            <wp:effectExtent l="0" t="0" r="0" b="1905"/>
            <wp:docPr id="10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3A621630-5126-4FC0-8DD6-BDFF34F575C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3A621630-5126-4FC0-8DD6-BDFF34F575C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8844" cy="263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BDE7A" w14:textId="6E7C2804" w:rsidR="00ED2B8B" w:rsidRPr="00BC5E5C" w:rsidRDefault="00ED2B8B" w:rsidP="00442B5B">
      <w:pPr>
        <w:pStyle w:val="Caption"/>
        <w:jc w:val="center"/>
        <w:rPr>
          <w:rFonts w:ascii="Arial" w:hAnsi="Arial" w:cs="Arial"/>
        </w:rPr>
      </w:pPr>
      <w:bookmarkStart w:id="7" w:name="_Ref61446847"/>
      <w:r w:rsidRPr="00C928B5">
        <w:rPr>
          <w:rFonts w:ascii="Arial" w:hAnsi="Arial" w:cs="Arial"/>
        </w:rPr>
        <w:t xml:space="preserve">Figure </w:t>
      </w:r>
      <w:r w:rsidRPr="00C928B5">
        <w:rPr>
          <w:rFonts w:ascii="Arial" w:hAnsi="Arial" w:cs="Arial"/>
        </w:rPr>
        <w:fldChar w:fldCharType="begin"/>
      </w:r>
      <w:r w:rsidRPr="00C928B5">
        <w:rPr>
          <w:rFonts w:ascii="Arial" w:hAnsi="Arial" w:cs="Arial"/>
        </w:rPr>
        <w:instrText xml:space="preserve"> SEQ Figure \* ARABIC </w:instrText>
      </w:r>
      <w:r w:rsidRPr="00C928B5">
        <w:rPr>
          <w:rFonts w:ascii="Arial" w:hAnsi="Arial" w:cs="Arial"/>
        </w:rPr>
        <w:fldChar w:fldCharType="separate"/>
      </w:r>
      <w:r w:rsidR="00C8026F">
        <w:rPr>
          <w:rFonts w:ascii="Arial" w:hAnsi="Arial" w:cs="Arial"/>
          <w:noProof/>
        </w:rPr>
        <w:t>2</w:t>
      </w:r>
      <w:r w:rsidRPr="00C928B5">
        <w:rPr>
          <w:rFonts w:ascii="Arial" w:hAnsi="Arial" w:cs="Arial"/>
        </w:rPr>
        <w:fldChar w:fldCharType="end"/>
      </w:r>
      <w:bookmarkEnd w:id="7"/>
      <w:r w:rsidR="00811225">
        <w:rPr>
          <w:rFonts w:ascii="Arial" w:hAnsi="Arial" w:cs="Arial"/>
        </w:rPr>
        <w:t>.</w:t>
      </w:r>
      <w:r w:rsidRPr="00C928B5">
        <w:rPr>
          <w:rFonts w:ascii="Arial" w:hAnsi="Arial" w:cs="Arial"/>
        </w:rPr>
        <w:t xml:space="preserve"> Average power consumption as a function of the number of beams per SSB block</w:t>
      </w:r>
      <w:r w:rsidR="00CC4E9B">
        <w:rPr>
          <w:rFonts w:ascii="Arial" w:hAnsi="Arial" w:cs="Arial"/>
        </w:rPr>
        <w:t xml:space="preserve"> and possible </w:t>
      </w:r>
      <w:r w:rsidR="00512A07">
        <w:rPr>
          <w:rFonts w:ascii="Arial" w:hAnsi="Arial" w:cs="Arial"/>
        </w:rPr>
        <w:t xml:space="preserve">power saving </w:t>
      </w:r>
      <w:r w:rsidR="00385FDC">
        <w:rPr>
          <w:rFonts w:ascii="Arial" w:hAnsi="Arial" w:cs="Arial"/>
        </w:rPr>
        <w:t>by reducing number of beams</w:t>
      </w:r>
      <w:r w:rsidRPr="00C928B5">
        <w:rPr>
          <w:rFonts w:ascii="Arial" w:hAnsi="Arial" w:cs="Arial"/>
        </w:rPr>
        <w:t>.</w:t>
      </w:r>
    </w:p>
    <w:p w14:paraId="3FEBB6AA" w14:textId="48A682D5" w:rsidR="00BC5E5C" w:rsidRDefault="00BC5E5C" w:rsidP="00BC5E5C">
      <w:pPr>
        <w:pStyle w:val="BodyText"/>
      </w:pPr>
      <w:r w:rsidRPr="00BC5E5C">
        <w:t xml:space="preserve">In the evaluation, </w:t>
      </w:r>
      <w:r w:rsidR="00ED2B8B">
        <w:t xml:space="preserve">the </w:t>
      </w:r>
      <w:r w:rsidRPr="00BC5E5C">
        <w:t xml:space="preserve">FR1 </w:t>
      </w:r>
      <w:r w:rsidR="009074DA">
        <w:t xml:space="preserve">power consumption </w:t>
      </w:r>
      <w:r w:rsidRPr="00BC5E5C">
        <w:t xml:space="preserve">model is </w:t>
      </w:r>
      <w:r w:rsidR="00ED2B8B">
        <w:t xml:space="preserve">first </w:t>
      </w:r>
      <w:r w:rsidRPr="00BC5E5C">
        <w:t xml:space="preserve">used to illustrate the impact of </w:t>
      </w:r>
      <w:r w:rsidR="00ED2B8B">
        <w:t xml:space="preserve">the </w:t>
      </w:r>
      <w:r w:rsidRPr="00BC5E5C">
        <w:t xml:space="preserve">number of beams used </w:t>
      </w:r>
      <w:r w:rsidR="00ED2B8B">
        <w:t>for</w:t>
      </w:r>
      <w:r w:rsidRPr="00BC5E5C">
        <w:t xml:space="preserve"> serving cell measurements</w:t>
      </w:r>
      <w:r w:rsidR="00607E6B">
        <w:t xml:space="preserve">, see </w:t>
      </w:r>
      <w:r w:rsidR="00607E6B">
        <w:fldChar w:fldCharType="begin"/>
      </w:r>
      <w:r w:rsidR="00607E6B">
        <w:instrText xml:space="preserve"> REF _Ref61446847 \h </w:instrText>
      </w:r>
      <w:r w:rsidR="00607E6B">
        <w:fldChar w:fldCharType="separate"/>
      </w:r>
      <w:r w:rsidR="00607E6B" w:rsidRPr="00C928B5">
        <w:rPr>
          <w:rFonts w:cs="Arial"/>
        </w:rPr>
        <w:t xml:space="preserve">Figure </w:t>
      </w:r>
      <w:r w:rsidR="00607E6B">
        <w:rPr>
          <w:rFonts w:cs="Arial"/>
          <w:noProof/>
        </w:rPr>
        <w:t>2</w:t>
      </w:r>
      <w:r w:rsidR="00607E6B">
        <w:fldChar w:fldCharType="end"/>
      </w:r>
      <w:r w:rsidRPr="00BC5E5C">
        <w:t>.</w:t>
      </w:r>
      <w:r w:rsidR="00ED2B8B">
        <w:t xml:space="preserve">  </w:t>
      </w:r>
      <w:r w:rsidRPr="00BC5E5C">
        <w:t>As shown</w:t>
      </w:r>
      <w:r w:rsidR="009074DA">
        <w:t xml:space="preserve"> in the figure</w:t>
      </w:r>
      <w:r w:rsidRPr="00BC5E5C">
        <w:t>, reducing the number of beams from 8 to 1, can</w:t>
      </w:r>
      <w:r w:rsidR="009074DA">
        <w:t xml:space="preserve"> reduce the average power consumption by about</w:t>
      </w:r>
      <w:r w:rsidRPr="00BC5E5C">
        <w:t xml:space="preserve"> </w:t>
      </w:r>
      <w:r w:rsidR="00977FEB">
        <w:t>3</w:t>
      </w:r>
      <w:r w:rsidRPr="00BC5E5C">
        <w:t>%.</w:t>
      </w:r>
    </w:p>
    <w:p w14:paraId="110FA761" w14:textId="05A25BE6" w:rsidR="00C928B5" w:rsidRPr="00BC5E5C" w:rsidRDefault="00C928B5" w:rsidP="009435D3">
      <w:pPr>
        <w:pStyle w:val="Observation"/>
        <w:ind w:left="1701" w:hanging="1701"/>
      </w:pPr>
      <w:bookmarkStart w:id="8" w:name="_Toc61563037"/>
      <w:r>
        <w:t>Reducing the number of beams per SSB block results in lower power consumption.</w:t>
      </w:r>
      <w:r w:rsidR="001411C9">
        <w:t xml:space="preserve"> </w:t>
      </w:r>
      <w:proofErr w:type="gramStart"/>
      <w:r w:rsidR="001411C9">
        <w:t>E.g.</w:t>
      </w:r>
      <w:proofErr w:type="gramEnd"/>
      <w:r w:rsidR="001411C9">
        <w:t xml:space="preserve"> reducing the number if beams from 8 to 1 results in </w:t>
      </w:r>
      <w:r w:rsidR="00901A19">
        <w:t>a reduction of power consumption by 3%.</w:t>
      </w:r>
      <w:bookmarkEnd w:id="8"/>
    </w:p>
    <w:p w14:paraId="553F6D29" w14:textId="6C292976" w:rsidR="009074DA" w:rsidRDefault="009074DA" w:rsidP="00BC5E5C">
      <w:pPr>
        <w:pStyle w:val="BodyText"/>
      </w:pPr>
      <w:r>
        <w:t>For a device operating in FR2 spectrum, a</w:t>
      </w:r>
      <w:r w:rsidR="00BC5E5C" w:rsidRPr="00BC5E5C">
        <w:t xml:space="preserve">ssuming maximum number of beams </w:t>
      </w:r>
      <w:r>
        <w:t>is</w:t>
      </w:r>
      <w:r w:rsidR="00BC5E5C" w:rsidRPr="00BC5E5C">
        <w:t xml:space="preserve"> 64, reducing </w:t>
      </w:r>
      <w:r>
        <w:t xml:space="preserve">the number of beams </w:t>
      </w:r>
      <w:r w:rsidRPr="00BC5E5C">
        <w:t>for measurements</w:t>
      </w:r>
      <w:r>
        <w:t xml:space="preserve"> by half (</w:t>
      </w:r>
      <w:proofErr w:type="gramStart"/>
      <w:r>
        <w:t>i.e.</w:t>
      </w:r>
      <w:proofErr w:type="gramEnd"/>
      <w:r>
        <w:t xml:space="preserve"> </w:t>
      </w:r>
      <w:r w:rsidR="00BC5E5C" w:rsidRPr="00BC5E5C">
        <w:t>to 32 beams</w:t>
      </w:r>
      <w:r>
        <w:t>)</w:t>
      </w:r>
      <w:r w:rsidR="00BC5E5C" w:rsidRPr="00BC5E5C">
        <w:t xml:space="preserve">, leads to </w:t>
      </w:r>
      <w:r>
        <w:t xml:space="preserve">a reduction in </w:t>
      </w:r>
      <w:r w:rsidR="00BC5E5C" w:rsidRPr="00BC5E5C">
        <w:t xml:space="preserve">power </w:t>
      </w:r>
      <w:r>
        <w:t>consumption of about</w:t>
      </w:r>
      <w:r w:rsidR="00BC5E5C" w:rsidRPr="00BC5E5C">
        <w:t xml:space="preserve"> 15%</w:t>
      </w:r>
      <w:r>
        <w:t>. With the same assumptions, r</w:t>
      </w:r>
      <w:r w:rsidR="00BC5E5C" w:rsidRPr="00BC5E5C">
        <w:t>edu</w:t>
      </w:r>
      <w:r>
        <w:t>c</w:t>
      </w:r>
      <w:r w:rsidR="00BC5E5C" w:rsidRPr="00BC5E5C">
        <w:t xml:space="preserve">ing </w:t>
      </w:r>
      <w:r>
        <w:t xml:space="preserve">the number of beams for measurements </w:t>
      </w:r>
      <w:r w:rsidR="00BC5E5C" w:rsidRPr="00BC5E5C">
        <w:t xml:space="preserve">to 16 </w:t>
      </w:r>
      <w:r w:rsidR="00C928B5" w:rsidRPr="00BC5E5C">
        <w:t xml:space="preserve">beams </w:t>
      </w:r>
      <w:r w:rsidR="00C928B5">
        <w:t>results</w:t>
      </w:r>
      <w:r>
        <w:t xml:space="preserve"> in a reduction of power consumption of about </w:t>
      </w:r>
      <w:r w:rsidR="00BC5E5C" w:rsidRPr="00BC5E5C">
        <w:t>22%</w:t>
      </w:r>
      <w:r>
        <w:t xml:space="preserve">. </w:t>
      </w:r>
    </w:p>
    <w:p w14:paraId="1597259D" w14:textId="0027CB50" w:rsidR="00744C16" w:rsidRDefault="009074DA" w:rsidP="00BC5E5C">
      <w:pPr>
        <w:pStyle w:val="BodyText"/>
      </w:pPr>
      <w:r>
        <w:t xml:space="preserve">Note that for this </w:t>
      </w:r>
      <w:r w:rsidR="00607323">
        <w:t xml:space="preserve">amount of </w:t>
      </w:r>
      <w:r w:rsidR="00E9436C">
        <w:t>power saving</w:t>
      </w:r>
      <w:r>
        <w:t xml:space="preserve"> to be possible the device must be capable of detecting all beams configured in a cell</w:t>
      </w:r>
      <w:r w:rsidR="007A0940">
        <w:t xml:space="preserve">, see </w:t>
      </w:r>
      <w:r w:rsidR="005A2DE4">
        <w:fldChar w:fldCharType="begin"/>
      </w:r>
      <w:r w:rsidR="005A2DE4">
        <w:instrText xml:space="preserve"> REF _Ref61454499 \r \h </w:instrText>
      </w:r>
      <w:r w:rsidR="005A2DE4">
        <w:fldChar w:fldCharType="separate"/>
      </w:r>
      <w:r w:rsidR="005A2DE4">
        <w:t>[8]</w:t>
      </w:r>
      <w:r w:rsidR="005A2DE4">
        <w:fldChar w:fldCharType="end"/>
      </w:r>
      <w:r w:rsidR="005A2DE4">
        <w:t xml:space="preserve"> for more information on</w:t>
      </w:r>
      <w:r w:rsidR="00351566">
        <w:t xml:space="preserve"> beam detection</w:t>
      </w:r>
      <w:r>
        <w:t xml:space="preserve">. Unfortunately, it is not very likely that the device will be able to do so and in </w:t>
      </w:r>
      <w:r w:rsidR="00FA3DBB">
        <w:t>reality,</w:t>
      </w:r>
      <w:r>
        <w:t xml:space="preserve"> the reduction in power consumption </w:t>
      </w:r>
      <w:r w:rsidR="00E17FDF">
        <w:t>would be</w:t>
      </w:r>
      <w:r>
        <w:t xml:space="preserve"> less than what the numbers above</w:t>
      </w:r>
      <w:r w:rsidR="00E17FDF">
        <w:t xml:space="preserve"> indicate</w:t>
      </w:r>
      <w:r>
        <w:t xml:space="preserve">.  </w:t>
      </w:r>
      <w:r w:rsidR="00BC5E5C" w:rsidRPr="00BC5E5C">
        <w:t xml:space="preserve">It should </w:t>
      </w:r>
      <w:r w:rsidR="00E17FDF" w:rsidRPr="00BC5E5C">
        <w:t>be</w:t>
      </w:r>
      <w:r w:rsidR="00E17FDF">
        <w:t xml:space="preserve"> </w:t>
      </w:r>
      <w:r>
        <w:t xml:space="preserve">further </w:t>
      </w:r>
      <w:r w:rsidR="00BC5E5C" w:rsidRPr="00BC5E5C">
        <w:t>noted that the number of beams required for convergence and/or RSRP measurements depend</w:t>
      </w:r>
      <w:r>
        <w:t>s</w:t>
      </w:r>
      <w:r w:rsidR="00BC5E5C" w:rsidRPr="00BC5E5C">
        <w:t xml:space="preserve"> on the SINR.</w:t>
      </w:r>
      <w:r w:rsidR="00BC5E5C">
        <w:t xml:space="preserve"> </w:t>
      </w:r>
      <w:r w:rsidR="00D3033A" w:rsidRPr="00D3033A">
        <w:t>Also, the number of beams that c</w:t>
      </w:r>
      <w:r w:rsidR="00E45F0C">
        <w:t>an</w:t>
      </w:r>
      <w:r w:rsidR="00D3033A" w:rsidRPr="00D3033A">
        <w:t xml:space="preserve"> be detected by a device </w:t>
      </w:r>
      <w:r w:rsidR="00E45F0C">
        <w:t>is</w:t>
      </w:r>
      <w:r w:rsidR="00D3033A" w:rsidRPr="00D3033A">
        <w:t xml:space="preserve"> </w:t>
      </w:r>
      <w:r w:rsidR="008D7FAB">
        <w:t>radio environment</w:t>
      </w:r>
      <w:r w:rsidR="00D3033A" w:rsidRPr="00D3033A">
        <w:t xml:space="preserve"> dependent</w:t>
      </w:r>
      <w:r w:rsidR="00027CF5">
        <w:t xml:space="preserve"> </w:t>
      </w:r>
      <w:r w:rsidR="00BB7733">
        <w:t xml:space="preserve">and also depends on the distance between </w:t>
      </w:r>
      <w:r w:rsidR="000013E6">
        <w:t>a device and a beam</w:t>
      </w:r>
      <w:r w:rsidR="00027CF5">
        <w:t xml:space="preserve">. </w:t>
      </w:r>
      <w:r w:rsidR="000013E6">
        <w:t xml:space="preserve">There is a minimum </w:t>
      </w:r>
      <w:r w:rsidR="00F752FE">
        <w:t xml:space="preserve">device </w:t>
      </w:r>
      <w:r w:rsidR="000013E6">
        <w:t>requirement</w:t>
      </w:r>
      <w:r w:rsidR="00F752FE">
        <w:t xml:space="preserve"> for </w:t>
      </w:r>
      <w:r w:rsidR="00B369BE">
        <w:t>detecting the RSRP measurement.</w:t>
      </w:r>
    </w:p>
    <w:p w14:paraId="2FA82102" w14:textId="5F18F74C" w:rsidR="001B5020" w:rsidRPr="001260EC" w:rsidRDefault="001B5020" w:rsidP="00442B5B">
      <w:pPr>
        <w:pStyle w:val="Observation"/>
        <w:ind w:left="1701" w:hanging="1701"/>
      </w:pPr>
      <w:bookmarkStart w:id="9" w:name="_Toc61563038"/>
      <w:r w:rsidRPr="001260EC">
        <w:t xml:space="preserve">It may be possible </w:t>
      </w:r>
      <w:r w:rsidR="00FA3DBB" w:rsidRPr="001260EC">
        <w:t>to achieve</w:t>
      </w:r>
      <w:r w:rsidRPr="001260EC">
        <w:t xml:space="preserve"> about 10% reduction of power consumption for non-combined measurement cases</w:t>
      </w:r>
      <w:r w:rsidR="00442B5B" w:rsidRPr="001260EC">
        <w:t xml:space="preserve"> </w:t>
      </w:r>
      <w:r w:rsidR="009F2427" w:rsidRPr="001260EC">
        <w:t>in</w:t>
      </w:r>
      <w:r w:rsidR="00D46A29" w:rsidRPr="001260EC">
        <w:t xml:space="preserve"> FR2</w:t>
      </w:r>
      <w:r w:rsidR="00550A71" w:rsidRPr="001260EC">
        <w:t xml:space="preserve"> </w:t>
      </w:r>
      <w:r w:rsidR="009F2427" w:rsidRPr="001260EC">
        <w:t xml:space="preserve">cells </w:t>
      </w:r>
      <w:r w:rsidR="00442B5B" w:rsidRPr="001260EC">
        <w:t>b</w:t>
      </w:r>
      <w:r w:rsidRPr="001260EC">
        <w:t xml:space="preserve">y reducing the number of </w:t>
      </w:r>
      <w:r w:rsidR="00D64651" w:rsidRPr="001260EC">
        <w:t>measured</w:t>
      </w:r>
      <w:r w:rsidRPr="001260EC">
        <w:t xml:space="preserve"> beams</w:t>
      </w:r>
      <w:r w:rsidR="00442B5B" w:rsidRPr="001260EC">
        <w:t>.</w:t>
      </w:r>
      <w:bookmarkEnd w:id="9"/>
      <w:r w:rsidR="00442B5B" w:rsidRPr="001260EC">
        <w:t xml:space="preserve"> </w:t>
      </w:r>
    </w:p>
    <w:p w14:paraId="0B3FAE82" w14:textId="77777777" w:rsidR="00744C16" w:rsidRDefault="00744C16" w:rsidP="00A04F49">
      <w:pPr>
        <w:pStyle w:val="BodyText"/>
      </w:pPr>
    </w:p>
    <w:p w14:paraId="1FFF1E5F" w14:textId="0713D132" w:rsidR="009A7D17" w:rsidRDefault="00E112FC" w:rsidP="00E112FC">
      <w:pPr>
        <w:pStyle w:val="Heading2"/>
      </w:pPr>
      <w:r>
        <w:lastRenderedPageBreak/>
        <w:t xml:space="preserve">2.3 </w:t>
      </w:r>
      <w:r w:rsidR="009A7D17">
        <w:t>Characterize the mobility state of a UE</w:t>
      </w:r>
      <w:r>
        <w:t xml:space="preserve"> using beams</w:t>
      </w:r>
    </w:p>
    <w:p w14:paraId="155E8B98" w14:textId="5846631E" w:rsidR="00D3034A" w:rsidRPr="000D7B86" w:rsidRDefault="00CD723F" w:rsidP="00D3034A">
      <w:pPr>
        <w:rPr>
          <w:rFonts w:ascii="Arial" w:hAnsi="Arial" w:cs="Arial"/>
        </w:rPr>
      </w:pPr>
      <w:r w:rsidRPr="000D7B86">
        <w:rPr>
          <w:rFonts w:ascii="Arial" w:hAnsi="Arial" w:cs="Arial"/>
        </w:rPr>
        <w:t xml:space="preserve">If a more efficient method </w:t>
      </w:r>
      <w:r w:rsidR="003F0693" w:rsidRPr="000D7B86">
        <w:rPr>
          <w:rFonts w:ascii="Arial" w:hAnsi="Arial" w:cs="Arial"/>
        </w:rPr>
        <w:t>(</w:t>
      </w:r>
      <w:proofErr w:type="gramStart"/>
      <w:r w:rsidR="003F0693" w:rsidRPr="000D7B86">
        <w:rPr>
          <w:rFonts w:ascii="Arial" w:hAnsi="Arial" w:cs="Arial"/>
        </w:rPr>
        <w:t>i.e.</w:t>
      </w:r>
      <w:proofErr w:type="gramEnd"/>
      <w:r w:rsidR="003F0693" w:rsidRPr="000D7B86">
        <w:rPr>
          <w:rFonts w:ascii="Arial" w:hAnsi="Arial" w:cs="Arial"/>
        </w:rPr>
        <w:t xml:space="preserve"> faster) </w:t>
      </w:r>
      <w:r w:rsidRPr="000D7B86">
        <w:rPr>
          <w:rFonts w:ascii="Arial" w:hAnsi="Arial" w:cs="Arial"/>
        </w:rPr>
        <w:t xml:space="preserve">is available to characterize the mobility state of the device </w:t>
      </w:r>
      <w:r w:rsidR="00925265" w:rsidRPr="000D7B86">
        <w:rPr>
          <w:rFonts w:ascii="Arial" w:hAnsi="Arial" w:cs="Arial"/>
        </w:rPr>
        <w:t xml:space="preserve">this </w:t>
      </w:r>
      <w:r w:rsidR="00125FB9">
        <w:rPr>
          <w:rFonts w:ascii="Arial" w:hAnsi="Arial" w:cs="Arial"/>
        </w:rPr>
        <w:t>c</w:t>
      </w:r>
      <w:r w:rsidR="00125FB9" w:rsidRPr="000D7B86">
        <w:rPr>
          <w:rFonts w:ascii="Arial" w:hAnsi="Arial" w:cs="Arial"/>
        </w:rPr>
        <w:t xml:space="preserve">ould </w:t>
      </w:r>
      <w:r w:rsidR="00925265" w:rsidRPr="000D7B86">
        <w:rPr>
          <w:rFonts w:ascii="Arial" w:hAnsi="Arial" w:cs="Arial"/>
        </w:rPr>
        <w:t xml:space="preserve">result in </w:t>
      </w:r>
      <w:r w:rsidR="00363FF7" w:rsidRPr="000D7B86">
        <w:rPr>
          <w:rFonts w:ascii="Arial" w:hAnsi="Arial" w:cs="Arial"/>
        </w:rPr>
        <w:t>reduced power consumption.</w:t>
      </w:r>
      <w:r w:rsidR="00E830FF" w:rsidRPr="000D7B86">
        <w:rPr>
          <w:rFonts w:ascii="Arial" w:hAnsi="Arial" w:cs="Arial"/>
        </w:rPr>
        <w:t xml:space="preserve"> In the below </w:t>
      </w:r>
      <w:proofErr w:type="gramStart"/>
      <w:r w:rsidR="00E830FF" w:rsidRPr="000D7B86">
        <w:rPr>
          <w:rFonts w:ascii="Arial" w:hAnsi="Arial" w:cs="Arial"/>
        </w:rPr>
        <w:t>sections</w:t>
      </w:r>
      <w:proofErr w:type="gramEnd"/>
      <w:r w:rsidR="00E830FF" w:rsidRPr="000D7B86">
        <w:rPr>
          <w:rFonts w:ascii="Arial" w:hAnsi="Arial" w:cs="Arial"/>
        </w:rPr>
        <w:t xml:space="preserve"> </w:t>
      </w:r>
      <w:r w:rsidR="00BD231C" w:rsidRPr="000D7B86">
        <w:rPr>
          <w:rFonts w:ascii="Arial" w:hAnsi="Arial" w:cs="Arial"/>
        </w:rPr>
        <w:t xml:space="preserve">mobility classification </w:t>
      </w:r>
      <w:r w:rsidR="0021012A" w:rsidRPr="000D7B86">
        <w:rPr>
          <w:rFonts w:ascii="Arial" w:hAnsi="Arial" w:cs="Arial"/>
        </w:rPr>
        <w:t>using beams is discussed.</w:t>
      </w:r>
    </w:p>
    <w:p w14:paraId="1A2599DC" w14:textId="4F9D2396" w:rsidR="00F77DBE" w:rsidRDefault="000D7B86" w:rsidP="00F77DBE">
      <w:pPr>
        <w:pStyle w:val="Heading3"/>
      </w:pPr>
      <w:r>
        <w:t xml:space="preserve">2.3.1 </w:t>
      </w:r>
      <w:r w:rsidR="00F77DBE" w:rsidRPr="00F77DBE">
        <w:t>Beam based criteria: FR1</w:t>
      </w:r>
    </w:p>
    <w:p w14:paraId="1361B31E" w14:textId="17E01B06" w:rsidR="00161A14" w:rsidRPr="00161A14" w:rsidRDefault="00F77DBE" w:rsidP="00EA5D22">
      <w:pPr>
        <w:rPr>
          <w:rFonts w:ascii="Arial" w:hAnsi="Arial" w:cs="Arial"/>
          <w:bCs/>
          <w:lang w:val="en-US"/>
        </w:rPr>
      </w:pPr>
      <w:r w:rsidRPr="00EA5D22">
        <w:rPr>
          <w:rFonts w:ascii="Arial" w:hAnsi="Arial" w:cs="Arial"/>
        </w:rPr>
        <w:t>A cell with</w:t>
      </w:r>
      <w:r w:rsidRPr="00F77DBE">
        <w:rPr>
          <w:rFonts w:ascii="Arial" w:hAnsi="Arial" w:cs="Arial"/>
        </w:rPr>
        <w:t xml:space="preserve"> FR1 </w:t>
      </w:r>
      <w:r w:rsidRPr="00EA5D22">
        <w:rPr>
          <w:rFonts w:ascii="Arial" w:hAnsi="Arial" w:cs="Arial"/>
        </w:rPr>
        <w:t>spectrum (</w:t>
      </w:r>
      <w:r w:rsidRPr="00F77DBE">
        <w:rPr>
          <w:rFonts w:ascii="Arial" w:hAnsi="Arial" w:cs="Arial"/>
        </w:rPr>
        <w:t>carrier frequency &lt;= 3GHz</w:t>
      </w:r>
      <w:r w:rsidRPr="00EA5D22">
        <w:rPr>
          <w:rFonts w:ascii="Arial" w:hAnsi="Arial" w:cs="Arial"/>
        </w:rPr>
        <w:t xml:space="preserve">) </w:t>
      </w:r>
      <w:r w:rsidRPr="00F77DBE">
        <w:rPr>
          <w:rFonts w:ascii="Arial" w:hAnsi="Arial" w:cs="Arial"/>
        </w:rPr>
        <w:t xml:space="preserve">can be configured </w:t>
      </w:r>
      <w:r w:rsidRPr="00EA5D22">
        <w:rPr>
          <w:rFonts w:ascii="Arial" w:hAnsi="Arial" w:cs="Arial"/>
        </w:rPr>
        <w:t xml:space="preserve">with </w:t>
      </w:r>
      <w:r w:rsidRPr="00F77DBE">
        <w:rPr>
          <w:rFonts w:ascii="Arial" w:hAnsi="Arial" w:cs="Arial"/>
        </w:rPr>
        <w:t>up to 4 SSBs</w:t>
      </w:r>
      <w:r w:rsidRPr="00EA5D22">
        <w:rPr>
          <w:rFonts w:ascii="Arial" w:hAnsi="Arial" w:cs="Arial"/>
        </w:rPr>
        <w:t>. If the cell instead has spectrum in the range</w:t>
      </w:r>
      <w:r w:rsidRPr="00F77DBE">
        <w:rPr>
          <w:rFonts w:ascii="Arial" w:hAnsi="Arial" w:cs="Arial"/>
        </w:rPr>
        <w:t xml:space="preserve"> 3 GHz &lt; fc &lt; 6 GHz up to 8 SSBs </w:t>
      </w:r>
      <w:r w:rsidRPr="00EA5D22">
        <w:rPr>
          <w:rFonts w:ascii="Arial" w:hAnsi="Arial" w:cs="Arial"/>
        </w:rPr>
        <w:t>ca</w:t>
      </w:r>
      <w:r w:rsidR="00DD0727">
        <w:rPr>
          <w:rFonts w:ascii="Arial" w:hAnsi="Arial" w:cs="Arial"/>
        </w:rPr>
        <w:t>n</w:t>
      </w:r>
      <w:r w:rsidRPr="00EA5D22">
        <w:rPr>
          <w:rFonts w:ascii="Arial" w:hAnsi="Arial" w:cs="Arial"/>
        </w:rPr>
        <w:t xml:space="preserve"> be configured</w:t>
      </w:r>
      <w:r w:rsidRPr="00F77DBE">
        <w:rPr>
          <w:rFonts w:ascii="Arial" w:hAnsi="Arial" w:cs="Arial"/>
        </w:rPr>
        <w:t xml:space="preserve">. </w:t>
      </w:r>
      <w:r w:rsidR="00EA5D22" w:rsidRPr="00EA5D22">
        <w:rPr>
          <w:rFonts w:ascii="Arial" w:hAnsi="Arial" w:cs="Arial"/>
          <w:bCs/>
          <w:lang w:val="en-US"/>
        </w:rPr>
        <w:t>The network can broadcast which SSBs that are configured for each cell.</w:t>
      </w:r>
    </w:p>
    <w:p w14:paraId="1B339ACF" w14:textId="77777777" w:rsidR="00EA5D22" w:rsidRPr="00EA5D22" w:rsidRDefault="00EA5D22" w:rsidP="00EA5D22">
      <w:pPr>
        <w:rPr>
          <w:rFonts w:ascii="Courier New" w:hAnsi="Courier New" w:cs="Courier New"/>
        </w:rPr>
      </w:pPr>
      <w:proofErr w:type="spellStart"/>
      <w:proofErr w:type="gramStart"/>
      <w:r w:rsidRPr="00EA5D22">
        <w:rPr>
          <w:rFonts w:ascii="Courier New" w:hAnsi="Courier New" w:cs="Courier New"/>
          <w:lang w:val="en-US"/>
        </w:rPr>
        <w:t>ServingCellConfigCommon</w:t>
      </w:r>
      <w:proofErr w:type="spellEnd"/>
      <w:r w:rsidRPr="00EA5D22">
        <w:rPr>
          <w:rFonts w:ascii="Courier New" w:hAnsi="Courier New" w:cs="Courier New"/>
          <w:lang w:val="en-US"/>
        </w:rPr>
        <w:t xml:space="preserve"> ::=</w:t>
      </w:r>
      <w:proofErr w:type="gramEnd"/>
      <w:r w:rsidRPr="00EA5D22">
        <w:rPr>
          <w:rFonts w:ascii="Courier New" w:hAnsi="Courier New" w:cs="Courier New"/>
          <w:lang w:val="en-US"/>
        </w:rPr>
        <w:t xml:space="preserve"> </w:t>
      </w:r>
      <w:r w:rsidRPr="00EA5D22">
        <w:rPr>
          <w:rFonts w:ascii="Courier New" w:hAnsi="Courier New" w:cs="Courier New"/>
          <w:b/>
          <w:bCs/>
          <w:lang w:val="en-US"/>
        </w:rPr>
        <w:t>SEQUENCE</w:t>
      </w:r>
      <w:r w:rsidRPr="00EA5D22">
        <w:rPr>
          <w:rFonts w:ascii="Courier New" w:hAnsi="Courier New" w:cs="Courier New"/>
          <w:lang w:val="en-US"/>
        </w:rPr>
        <w:t xml:space="preserve"> { </w:t>
      </w:r>
    </w:p>
    <w:p w14:paraId="25C6B11F" w14:textId="77777777" w:rsidR="00EA5D22" w:rsidRPr="00EA5D22" w:rsidRDefault="00EA5D22" w:rsidP="00EA5D22">
      <w:pPr>
        <w:rPr>
          <w:rFonts w:ascii="Courier New" w:hAnsi="Courier New" w:cs="Courier New"/>
        </w:rPr>
      </w:pPr>
      <w:r w:rsidRPr="00EA5D22">
        <w:rPr>
          <w:rFonts w:ascii="Courier New" w:hAnsi="Courier New" w:cs="Courier New"/>
          <w:lang w:val="en-US"/>
        </w:rPr>
        <w:t xml:space="preserve">      …</w:t>
      </w:r>
    </w:p>
    <w:p w14:paraId="5285B566" w14:textId="370BA32A" w:rsidR="00EA5D22" w:rsidRPr="00EA5D22" w:rsidRDefault="00EA5D22" w:rsidP="00EA5D22">
      <w:pPr>
        <w:ind w:left="567"/>
        <w:rPr>
          <w:rFonts w:ascii="Courier New" w:hAnsi="Courier New" w:cs="Courier New"/>
        </w:rPr>
      </w:pPr>
      <w:proofErr w:type="spellStart"/>
      <w:r w:rsidRPr="00EA5D22">
        <w:rPr>
          <w:rFonts w:ascii="Courier New" w:hAnsi="Courier New" w:cs="Courier New"/>
          <w:lang w:val="en-US"/>
        </w:rPr>
        <w:t>ssb-PositionsInBurst</w:t>
      </w:r>
      <w:proofErr w:type="spellEnd"/>
      <w:r w:rsidRPr="00EA5D22">
        <w:rPr>
          <w:rFonts w:ascii="Courier New" w:hAnsi="Courier New" w:cs="Courier New"/>
          <w:lang w:val="en-US"/>
        </w:rPr>
        <w:t xml:space="preserve"> </w:t>
      </w:r>
      <w:r w:rsidRPr="00EA5D22">
        <w:rPr>
          <w:rFonts w:ascii="Courier New" w:hAnsi="Courier New" w:cs="Courier New"/>
          <w:b/>
          <w:bCs/>
          <w:lang w:val="en-US"/>
        </w:rPr>
        <w:t>CHOICE</w:t>
      </w:r>
      <w:r w:rsidRPr="00EA5D22">
        <w:rPr>
          <w:rFonts w:ascii="Courier New" w:hAnsi="Courier New" w:cs="Courier New"/>
          <w:lang w:val="en-US"/>
        </w:rPr>
        <w:t xml:space="preserve"> { </w:t>
      </w:r>
    </w:p>
    <w:p w14:paraId="6E8CDA4D" w14:textId="77777777" w:rsidR="00EA5D22" w:rsidRPr="00EA5D22" w:rsidRDefault="00EA5D22" w:rsidP="00EA5D22">
      <w:pPr>
        <w:ind w:left="567"/>
        <w:rPr>
          <w:rFonts w:ascii="Courier New" w:hAnsi="Courier New" w:cs="Courier New"/>
        </w:rPr>
      </w:pPr>
      <w:proofErr w:type="spellStart"/>
      <w:r w:rsidRPr="00EA5D22">
        <w:rPr>
          <w:rFonts w:ascii="Courier New" w:hAnsi="Courier New" w:cs="Courier New"/>
          <w:lang w:val="en-US"/>
        </w:rPr>
        <w:t>shortBitmap</w:t>
      </w:r>
      <w:proofErr w:type="spellEnd"/>
      <w:r w:rsidRPr="00EA5D22">
        <w:rPr>
          <w:rFonts w:ascii="Courier New" w:hAnsi="Courier New" w:cs="Courier New"/>
          <w:lang w:val="en-US"/>
        </w:rPr>
        <w:t xml:space="preserve"> BITSTRING (SIZE (4)), </w:t>
      </w:r>
    </w:p>
    <w:p w14:paraId="2C9FAA6B" w14:textId="77777777" w:rsidR="00EA5D22" w:rsidRPr="00EA5D22" w:rsidRDefault="00EA5D22" w:rsidP="00EA5D22">
      <w:pPr>
        <w:ind w:left="567"/>
        <w:rPr>
          <w:rFonts w:ascii="Courier New" w:hAnsi="Courier New" w:cs="Courier New"/>
        </w:rPr>
      </w:pPr>
      <w:proofErr w:type="spellStart"/>
      <w:r w:rsidRPr="00EA5D22">
        <w:rPr>
          <w:rFonts w:ascii="Courier New" w:hAnsi="Courier New" w:cs="Courier New"/>
          <w:lang w:val="en-US"/>
        </w:rPr>
        <w:t>mediumBitmap</w:t>
      </w:r>
      <w:proofErr w:type="spellEnd"/>
      <w:r w:rsidRPr="00EA5D22">
        <w:rPr>
          <w:rFonts w:ascii="Courier New" w:hAnsi="Courier New" w:cs="Courier New"/>
          <w:lang w:val="en-US"/>
        </w:rPr>
        <w:t xml:space="preserve"> BITSTRING (SIZE (8)), </w:t>
      </w:r>
    </w:p>
    <w:p w14:paraId="0D8BAD3A" w14:textId="04599AD3" w:rsidR="00EA5D22" w:rsidRPr="00EA5D22" w:rsidRDefault="00EA5D22" w:rsidP="00EA5D22">
      <w:pPr>
        <w:ind w:left="567"/>
        <w:rPr>
          <w:rFonts w:ascii="Courier New" w:hAnsi="Courier New" w:cs="Courier New"/>
        </w:rPr>
      </w:pPr>
      <w:proofErr w:type="spellStart"/>
      <w:r w:rsidRPr="00EA5D22">
        <w:rPr>
          <w:rFonts w:ascii="Courier New" w:hAnsi="Courier New" w:cs="Courier New"/>
          <w:lang w:val="en-US"/>
        </w:rPr>
        <w:t>longBitmap</w:t>
      </w:r>
      <w:proofErr w:type="spellEnd"/>
      <w:r w:rsidRPr="00EA5D22">
        <w:rPr>
          <w:rFonts w:ascii="Courier New" w:hAnsi="Courier New" w:cs="Courier New"/>
          <w:lang w:val="en-US"/>
        </w:rPr>
        <w:t xml:space="preserve"> BITSTRING (SIZE (64)</w:t>
      </w:r>
      <w:proofErr w:type="gramStart"/>
      <w:r w:rsidRPr="00EA5D22">
        <w:rPr>
          <w:rFonts w:ascii="Courier New" w:hAnsi="Courier New" w:cs="Courier New"/>
          <w:lang w:val="en-US"/>
        </w:rPr>
        <w:t>) }</w:t>
      </w:r>
      <w:proofErr w:type="gramEnd"/>
      <w:r w:rsidRPr="00EA5D22">
        <w:rPr>
          <w:rFonts w:ascii="Courier New" w:hAnsi="Courier New" w:cs="Courier New"/>
          <w:lang w:val="en-US"/>
        </w:rPr>
        <w:t xml:space="preserve"> </w:t>
      </w:r>
      <w:r w:rsidRPr="00EA5D22">
        <w:rPr>
          <w:rFonts w:ascii="Courier New" w:hAnsi="Courier New" w:cs="Courier New"/>
          <w:b/>
          <w:bCs/>
          <w:lang w:val="en-US"/>
        </w:rPr>
        <w:t>OPTIONAL</w:t>
      </w:r>
      <w:r w:rsidRPr="00EA5D22">
        <w:rPr>
          <w:rFonts w:ascii="Courier New" w:hAnsi="Courier New" w:cs="Courier New"/>
          <w:lang w:val="en-US"/>
        </w:rPr>
        <w:t xml:space="preserve">, </w:t>
      </w:r>
      <w:r w:rsidRPr="00EA5D22">
        <w:rPr>
          <w:rFonts w:ascii="Courier New" w:hAnsi="Courier New" w:cs="Courier New"/>
          <w:b/>
          <w:bCs/>
          <w:lang w:val="en-US"/>
        </w:rPr>
        <w:t xml:space="preserve">-- Cond </w:t>
      </w:r>
      <w:proofErr w:type="spellStart"/>
      <w:r w:rsidRPr="00EA5D22">
        <w:rPr>
          <w:rFonts w:ascii="Courier New" w:hAnsi="Courier New" w:cs="Courier New"/>
          <w:b/>
          <w:bCs/>
          <w:lang w:val="en-US"/>
        </w:rPr>
        <w:t>AbsFreqSSB</w:t>
      </w:r>
      <w:proofErr w:type="spellEnd"/>
    </w:p>
    <w:p w14:paraId="77C935EF" w14:textId="717D8709" w:rsidR="00F77DBE" w:rsidRDefault="00F77DBE" w:rsidP="00F77DBE">
      <w:pPr>
        <w:rPr>
          <w:rFonts w:ascii="Arial" w:hAnsi="Arial" w:cs="Arial"/>
        </w:rPr>
      </w:pPr>
      <w:r w:rsidRPr="00F77DBE">
        <w:rPr>
          <w:rFonts w:ascii="Arial" w:hAnsi="Arial" w:cs="Arial"/>
        </w:rPr>
        <w:t xml:space="preserve">Assuming </w:t>
      </w:r>
      <w:r w:rsidRPr="00571EB0">
        <w:rPr>
          <w:rFonts w:ascii="Arial" w:hAnsi="Arial" w:cs="Arial"/>
        </w:rPr>
        <w:t xml:space="preserve">that the cell is configured with </w:t>
      </w:r>
      <w:r w:rsidRPr="00F77DBE">
        <w:rPr>
          <w:rFonts w:ascii="Arial" w:hAnsi="Arial" w:cs="Arial"/>
        </w:rPr>
        <w:t xml:space="preserve">fc &lt;= 3GHz, the narrowest beam for SSB transmissions could have </w:t>
      </w:r>
      <w:r w:rsidRPr="00571EB0">
        <w:rPr>
          <w:rFonts w:ascii="Arial" w:hAnsi="Arial" w:cs="Arial"/>
        </w:rPr>
        <w:t xml:space="preserve">a </w:t>
      </w:r>
      <w:r w:rsidRPr="00F77DBE">
        <w:rPr>
          <w:rFonts w:ascii="Arial" w:hAnsi="Arial" w:cs="Arial"/>
        </w:rPr>
        <w:t xml:space="preserve">half beamwidth power (HBWP) as wide as 30º in a 120º sector. For a wide-area </w:t>
      </w:r>
      <w:r w:rsidRPr="00571EB0">
        <w:rPr>
          <w:rFonts w:ascii="Arial" w:hAnsi="Arial" w:cs="Arial"/>
        </w:rPr>
        <w:t xml:space="preserve">base station </w:t>
      </w:r>
      <w:r w:rsidRPr="00F77DBE">
        <w:rPr>
          <w:rFonts w:ascii="Arial" w:hAnsi="Arial" w:cs="Arial"/>
        </w:rPr>
        <w:t xml:space="preserve">deployment (ISD = ~1.7 km), a </w:t>
      </w:r>
      <w:r w:rsidRPr="00571EB0">
        <w:rPr>
          <w:rFonts w:ascii="Arial" w:hAnsi="Arial" w:cs="Arial"/>
        </w:rPr>
        <w:t>device</w:t>
      </w:r>
      <w:r w:rsidRPr="00F77DBE">
        <w:rPr>
          <w:rFonts w:ascii="Arial" w:hAnsi="Arial" w:cs="Arial"/>
        </w:rPr>
        <w:t xml:space="preserve"> at </w:t>
      </w:r>
      <w:r w:rsidR="009C7C06">
        <w:rPr>
          <w:rFonts w:ascii="Arial" w:hAnsi="Arial" w:cs="Arial"/>
        </w:rPr>
        <w:t xml:space="preserve">the </w:t>
      </w:r>
      <w:r w:rsidRPr="00F77DBE">
        <w:rPr>
          <w:rFonts w:ascii="Arial" w:hAnsi="Arial" w:cs="Arial"/>
        </w:rPr>
        <w:t>cell-edge travelling at 3 km/h</w:t>
      </w:r>
      <w:r w:rsidRPr="00571EB0">
        <w:rPr>
          <w:rFonts w:ascii="Arial" w:hAnsi="Arial" w:cs="Arial"/>
        </w:rPr>
        <w:t xml:space="preserve"> would need </w:t>
      </w:r>
      <w:r w:rsidR="00A705DA">
        <w:rPr>
          <w:rFonts w:ascii="Arial" w:hAnsi="Arial" w:cs="Arial"/>
        </w:rPr>
        <w:t xml:space="preserve">a minimum of </w:t>
      </w:r>
      <w:r w:rsidRPr="00F77DBE">
        <w:rPr>
          <w:rFonts w:ascii="Arial" w:hAnsi="Arial" w:cs="Arial"/>
        </w:rPr>
        <w:t>~308 seconds ~= 5 minutes to cross a beam. Similarly, for a UE that is about 10 meters away from the base</w:t>
      </w:r>
      <w:r w:rsidRPr="00571EB0">
        <w:rPr>
          <w:rFonts w:ascii="Arial" w:hAnsi="Arial" w:cs="Arial"/>
        </w:rPr>
        <w:t xml:space="preserve"> </w:t>
      </w:r>
      <w:r w:rsidRPr="00F77DBE">
        <w:rPr>
          <w:rFonts w:ascii="Arial" w:hAnsi="Arial" w:cs="Arial"/>
        </w:rPr>
        <w:t xml:space="preserve">station, </w:t>
      </w:r>
      <w:r w:rsidRPr="00571EB0">
        <w:rPr>
          <w:rFonts w:ascii="Arial" w:hAnsi="Arial" w:cs="Arial"/>
        </w:rPr>
        <w:t xml:space="preserve">the device would cross the beam in </w:t>
      </w:r>
      <w:r w:rsidRPr="00F77DBE">
        <w:rPr>
          <w:rFonts w:ascii="Arial" w:hAnsi="Arial" w:cs="Arial"/>
        </w:rPr>
        <w:t>about 7 s and at 100 meters it takes ~70 s to cross a beam.</w:t>
      </w:r>
    </w:p>
    <w:p w14:paraId="47355192" w14:textId="378CB23F" w:rsidR="00161A14" w:rsidRPr="00F77DBE" w:rsidRDefault="00161A14" w:rsidP="00161A14">
      <w:pPr>
        <w:ind w:left="1134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326398F" wp14:editId="45B25FE9">
                <wp:simplePos x="0" y="0"/>
                <wp:positionH relativeFrom="column">
                  <wp:posOffset>301013</wp:posOffset>
                </wp:positionH>
                <wp:positionV relativeFrom="paragraph">
                  <wp:posOffset>1593035</wp:posOffset>
                </wp:positionV>
                <wp:extent cx="4618355" cy="635"/>
                <wp:effectExtent l="0" t="0" r="4445" b="635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83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6334A9" w14:textId="0E7F7275" w:rsidR="00161A14" w:rsidRPr="00EF50E3" w:rsidRDefault="00161A14" w:rsidP="00161A14">
                            <w:pPr>
                              <w:pStyle w:val="Caption"/>
                              <w:jc w:val="center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>
                              <w:t xml:space="preserve">Figure </w:t>
                            </w:r>
                            <w:r w:rsidR="00456718">
                              <w:fldChar w:fldCharType="begin"/>
                            </w:r>
                            <w:r w:rsidR="00456718">
                              <w:instrText xml:space="preserve"> SEQ Figure \* ARABIC </w:instrText>
                            </w:r>
                            <w:r w:rsidR="00456718">
                              <w:fldChar w:fldCharType="separate"/>
                            </w:r>
                            <w:r w:rsidR="00C8026F">
                              <w:rPr>
                                <w:noProof/>
                              </w:rPr>
                              <w:t>3</w:t>
                            </w:r>
                            <w:r w:rsidR="00456718">
                              <w:rPr>
                                <w:noProof/>
                              </w:rPr>
                              <w:fldChar w:fldCharType="end"/>
                            </w:r>
                            <w:r w:rsidR="0096150C">
                              <w:rPr>
                                <w:noProof/>
                              </w:rPr>
                              <w:t>.</w:t>
                            </w:r>
                            <w:r>
                              <w:t xml:space="preserve"> Example of FR1 beam coverage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26398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3.7pt;margin-top:125.45pt;width:363.65pt;height:.0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" stroked="f">
                <v:textbox style="mso-fit-shape-to-text:t" inset="0,0,0,0">
                  <w:txbxContent>
                    <w:p w14:paraId="1B6334A9" w14:textId="0E7F7275" w:rsidR="00161A14" w:rsidRPr="00EF50E3" w:rsidRDefault="00161A14" w:rsidP="00161A14">
                      <w:pPr>
                        <w:pStyle w:val="Caption"/>
                        <w:jc w:val="center"/>
                        <w:rPr>
                          <w:rFonts w:ascii="Arial" w:hAnsi="Arial" w:cs="Arial"/>
                          <w:lang w:eastAsia="ja-JP"/>
                        </w:rPr>
                      </w:pPr>
                      <w:r>
                        <w:t xml:space="preserve">Figure </w:t>
                      </w:r>
                      <w:r w:rsidR="00456718">
                        <w:fldChar w:fldCharType="begin"/>
                      </w:r>
                      <w:r w:rsidR="00456718">
                        <w:instrText xml:space="preserve"> SEQ Figure \* ARABIC </w:instrText>
                      </w:r>
                      <w:r w:rsidR="00456718">
                        <w:fldChar w:fldCharType="separate"/>
                      </w:r>
                      <w:r w:rsidR="00C8026F">
                        <w:rPr>
                          <w:noProof/>
                        </w:rPr>
                        <w:t>3</w:t>
                      </w:r>
                      <w:r w:rsidR="00456718">
                        <w:rPr>
                          <w:noProof/>
                        </w:rPr>
                        <w:fldChar w:fldCharType="end"/>
                      </w:r>
                      <w:r w:rsidR="0096150C">
                        <w:rPr>
                          <w:noProof/>
                        </w:rPr>
                        <w:t>.</w:t>
                      </w:r>
                      <w:r>
                        <w:t xml:space="preserve"> Example of FR1 beam coverage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61A1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6BF1E6E" wp14:editId="0406DAFD">
                <wp:simplePos x="0" y="0"/>
                <wp:positionH relativeFrom="column">
                  <wp:posOffset>2118995</wp:posOffset>
                </wp:positionH>
                <wp:positionV relativeFrom="paragraph">
                  <wp:posOffset>231140</wp:posOffset>
                </wp:positionV>
                <wp:extent cx="1057275" cy="1099820"/>
                <wp:effectExtent l="29528" t="97472" r="0" b="166053"/>
                <wp:wrapTopAndBottom/>
                <wp:docPr id="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4876202">
                          <a:off x="0" y="0"/>
                          <a:ext cx="1057275" cy="1099820"/>
                          <a:chOff x="21138" y="-21138"/>
                          <a:chExt cx="2272126" cy="2750358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440824" y="-21138"/>
                            <a:ext cx="1852440" cy="2750358"/>
                            <a:chOff x="440824" y="-21138"/>
                            <a:chExt cx="1852440" cy="2750358"/>
                          </a:xfrm>
                        </wpg:grpSpPr>
                        <wps:wsp>
                          <wps:cNvPr id="6" name="Oval 6"/>
                          <wps:cNvSpPr/>
                          <wps:spPr bwMode="auto">
                            <a:xfrm rot="19373762">
                              <a:off x="1272553" y="-21138"/>
                              <a:ext cx="1020711" cy="2552512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Oval 7"/>
                          <wps:cNvSpPr/>
                          <wps:spPr bwMode="auto">
                            <a:xfrm rot="20847901">
                              <a:off x="891702" y="176708"/>
                              <a:ext cx="1020711" cy="2552512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Oval 8"/>
                          <wps:cNvSpPr/>
                          <wps:spPr bwMode="auto">
                            <a:xfrm rot="699658">
                              <a:off x="440824" y="173175"/>
                              <a:ext cx="1020711" cy="2552512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Oval 9"/>
                        <wps:cNvSpPr/>
                        <wps:spPr bwMode="auto">
                          <a:xfrm rot="2296308">
                            <a:off x="21138" y="-6355"/>
                            <a:ext cx="1020711" cy="2552512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B3B831" id="Group 18" o:spid="_x0000_s1026" style="position:absolute;margin-left:166.85pt;margin-top:18.2pt;width:83.25pt;height:86.6pt;rotation:5326113fd;z-index:251658240" coordorigin="211,-211" coordsize="22721,27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">
                <v:group id="Group 5" o:spid="_x0000_s1027" style="position:absolute;left:4408;top:-211;width:18524;height:27503" coordorigin="4408,-211" coordsize="18524,275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oval id="Oval 6" o:spid="_x0000_s1028" style="position:absolute;left:12725;top:-211;width:10207;height:25524;rotation:-2431646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" filled="f" strokecolor="#002060" strokeweight="1pt">
                    <v:textbox inset="2mm,1mm,5.76pt,2.88pt"/>
                  </v:oval>
                  <v:oval id="Oval 7" o:spid="_x0000_s1029" style="position:absolute;left:8917;top:1767;width:10207;height:25525;rotation:-821493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" filled="f" strokecolor="#002060" strokeweight="1pt">
                    <v:textbox inset="2mm,1mm,5.76pt,2.88pt"/>
                  </v:oval>
                  <v:oval id="Oval 8" o:spid="_x0000_s1030" style="position:absolute;left:4408;top:1731;width:10207;height:25525;rotation:764213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" filled="f" strokecolor="#002060" strokeweight="1pt">
                    <v:textbox inset="2mm,1mm,5.76pt,2.88pt"/>
                  </v:oval>
                </v:group>
                <v:oval id="Oval 9" o:spid="_x0000_s1031" style="position:absolute;left:211;top:-63;width:10207;height:25524;rotation:2508181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" filled="f" strokecolor="#002060" strokeweight="1pt">
                  <v:textbox inset="2mm,1mm,5.76pt,2.88pt"/>
                </v:oval>
                <w10:wrap type="topAndBottom"/>
              </v:group>
            </w:pict>
          </mc:Fallback>
        </mc:AlternateContent>
      </w:r>
    </w:p>
    <w:p w14:paraId="7D271459" w14:textId="0B72CA54" w:rsidR="00F77DBE" w:rsidRPr="00F77DBE" w:rsidRDefault="00FA3DBB" w:rsidP="00F77DBE">
      <w:pPr>
        <w:rPr>
          <w:rFonts w:ascii="Arial" w:hAnsi="Arial" w:cs="Arial"/>
        </w:rPr>
      </w:pPr>
      <w:r w:rsidRPr="00571EB0">
        <w:rPr>
          <w:rFonts w:ascii="Arial" w:hAnsi="Arial" w:cs="Arial"/>
        </w:rPr>
        <w:t>Hence, t</w:t>
      </w:r>
      <w:r w:rsidR="00F77DBE" w:rsidRPr="00F77DBE">
        <w:rPr>
          <w:rFonts w:ascii="Arial" w:hAnsi="Arial" w:cs="Arial"/>
        </w:rPr>
        <w:t xml:space="preserve">he time </w:t>
      </w:r>
      <w:r w:rsidRPr="00571EB0">
        <w:rPr>
          <w:rFonts w:ascii="Arial" w:hAnsi="Arial" w:cs="Arial"/>
        </w:rPr>
        <w:t>required for a device</w:t>
      </w:r>
      <w:r w:rsidR="00F77DBE" w:rsidRPr="00F77DBE">
        <w:rPr>
          <w:rFonts w:ascii="Arial" w:hAnsi="Arial" w:cs="Arial"/>
        </w:rPr>
        <w:t xml:space="preserve"> to cross a beam in FR1 </w:t>
      </w:r>
      <w:r w:rsidRPr="00571EB0">
        <w:rPr>
          <w:rFonts w:ascii="Arial" w:hAnsi="Arial" w:cs="Arial"/>
        </w:rPr>
        <w:t xml:space="preserve">spectrum </w:t>
      </w:r>
      <w:r w:rsidR="00F77DBE" w:rsidRPr="00F77DBE">
        <w:rPr>
          <w:rFonts w:ascii="Arial" w:hAnsi="Arial" w:cs="Arial"/>
        </w:rPr>
        <w:t xml:space="preserve">varies </w:t>
      </w:r>
      <w:r w:rsidRPr="00571EB0">
        <w:rPr>
          <w:rFonts w:ascii="Arial" w:hAnsi="Arial" w:cs="Arial"/>
        </w:rPr>
        <w:t>significantly</w:t>
      </w:r>
      <w:r w:rsidR="00F77DBE" w:rsidRPr="00F77DBE">
        <w:rPr>
          <w:rFonts w:ascii="Arial" w:hAnsi="Arial" w:cs="Arial"/>
        </w:rPr>
        <w:t xml:space="preserve"> depending on the </w:t>
      </w:r>
      <w:r w:rsidRPr="00571EB0">
        <w:rPr>
          <w:rFonts w:ascii="Arial" w:hAnsi="Arial" w:cs="Arial"/>
        </w:rPr>
        <w:t xml:space="preserve">where, </w:t>
      </w:r>
      <w:proofErr w:type="gramStart"/>
      <w:r w:rsidRPr="00571EB0">
        <w:rPr>
          <w:rFonts w:ascii="Arial" w:hAnsi="Arial" w:cs="Arial"/>
        </w:rPr>
        <w:t>i.e.</w:t>
      </w:r>
      <w:proofErr w:type="gramEnd"/>
      <w:r w:rsidRPr="00571EB0">
        <w:rPr>
          <w:rFonts w:ascii="Arial" w:hAnsi="Arial" w:cs="Arial"/>
        </w:rPr>
        <w:t xml:space="preserve"> at what distance from the BS, the device crosses the beam. Since it is unlikely that a RedCap device travels in a circular motion around the BS</w:t>
      </w:r>
      <w:r w:rsidR="00F77DBE" w:rsidRPr="00F77DBE">
        <w:rPr>
          <w:rFonts w:ascii="Arial" w:hAnsi="Arial" w:cs="Arial"/>
        </w:rPr>
        <w:t xml:space="preserve"> </w:t>
      </w:r>
      <w:r w:rsidRPr="00571EB0">
        <w:rPr>
          <w:rFonts w:ascii="Arial" w:hAnsi="Arial" w:cs="Arial"/>
        </w:rPr>
        <w:t>it may be difficult to capture the crossing-time in a beam-based criterion</w:t>
      </w:r>
      <w:r w:rsidR="008921E9">
        <w:rPr>
          <w:rFonts w:ascii="Arial" w:hAnsi="Arial" w:cs="Arial"/>
        </w:rPr>
        <w:t xml:space="preserve"> with enough accuracy</w:t>
      </w:r>
      <w:r w:rsidRPr="00571EB0">
        <w:rPr>
          <w:rFonts w:ascii="Arial" w:hAnsi="Arial" w:cs="Arial"/>
        </w:rPr>
        <w:t xml:space="preserve">. </w:t>
      </w:r>
    </w:p>
    <w:p w14:paraId="629671CC" w14:textId="5A934BE6" w:rsidR="00F77DBE" w:rsidRPr="00F77DBE" w:rsidRDefault="00F77DBE" w:rsidP="00F77DBE">
      <w:pPr>
        <w:rPr>
          <w:rFonts w:ascii="Arial" w:hAnsi="Arial" w:cs="Arial"/>
        </w:rPr>
      </w:pPr>
      <w:r w:rsidRPr="00F77DBE">
        <w:rPr>
          <w:rFonts w:ascii="Arial" w:hAnsi="Arial" w:cs="Arial"/>
        </w:rPr>
        <w:t xml:space="preserve">Tighter criteria based on RSRP measurements could potentially </w:t>
      </w:r>
      <w:proofErr w:type="gramStart"/>
      <w:r w:rsidR="00662CFB" w:rsidRPr="00F77DBE">
        <w:rPr>
          <w:rFonts w:ascii="Arial" w:hAnsi="Arial" w:cs="Arial"/>
        </w:rPr>
        <w:t>already</w:t>
      </w:r>
      <w:r w:rsidR="00082148">
        <w:rPr>
          <w:rFonts w:ascii="Arial" w:hAnsi="Arial" w:cs="Arial"/>
        </w:rPr>
        <w:t xml:space="preserve"> </w:t>
      </w:r>
      <w:r w:rsidR="00662CFB" w:rsidRPr="00F77DBE">
        <w:rPr>
          <w:rFonts w:ascii="Arial" w:hAnsi="Arial" w:cs="Arial"/>
        </w:rPr>
        <w:t>”detect</w:t>
      </w:r>
      <w:proofErr w:type="gramEnd"/>
      <w:r w:rsidRPr="00F77DBE">
        <w:rPr>
          <w:rFonts w:ascii="Arial" w:hAnsi="Arial" w:cs="Arial"/>
        </w:rPr>
        <w:t xml:space="preserve">” a </w:t>
      </w:r>
      <w:r w:rsidR="00FA3DBB" w:rsidRPr="00571EB0">
        <w:rPr>
          <w:rFonts w:ascii="Arial" w:hAnsi="Arial" w:cs="Arial"/>
        </w:rPr>
        <w:t>device that</w:t>
      </w:r>
      <w:r w:rsidRPr="00F77DBE">
        <w:rPr>
          <w:rFonts w:ascii="Arial" w:hAnsi="Arial" w:cs="Arial"/>
        </w:rPr>
        <w:t xml:space="preserve"> moves out of one beam if the detection threshold is sufficiently strict or if the </w:t>
      </w:r>
      <w:r w:rsidR="00FA3DBB" w:rsidRPr="00571EB0">
        <w:rPr>
          <w:rFonts w:ascii="Arial" w:hAnsi="Arial" w:cs="Arial"/>
        </w:rPr>
        <w:t>device</w:t>
      </w:r>
      <w:r w:rsidRPr="00F77DBE">
        <w:rPr>
          <w:rFonts w:ascii="Arial" w:hAnsi="Arial" w:cs="Arial"/>
        </w:rPr>
        <w:t xml:space="preserve"> does not move in a perfect circular trajectory (which is in any case unlikely)</w:t>
      </w:r>
      <w:r w:rsidR="00FA3DBB" w:rsidRPr="00571EB0">
        <w:rPr>
          <w:rFonts w:ascii="Arial" w:hAnsi="Arial" w:cs="Arial"/>
        </w:rPr>
        <w:t>.</w:t>
      </w:r>
    </w:p>
    <w:p w14:paraId="404BF9A9" w14:textId="5F292510" w:rsidR="00EA5D22" w:rsidRPr="00122BD9" w:rsidRDefault="00EA5D22" w:rsidP="00EA5D22">
      <w:pPr>
        <w:pStyle w:val="Observation"/>
        <w:ind w:left="1701" w:hanging="1701"/>
      </w:pPr>
      <w:bookmarkStart w:id="10" w:name="_Toc61563039"/>
      <w:r w:rsidRPr="00122BD9">
        <w:rPr>
          <w:lang w:val="en-US"/>
        </w:rPr>
        <w:t>Beam-based criteria (</w:t>
      </w:r>
      <w:proofErr w:type="gramStart"/>
      <w:r w:rsidRPr="00122BD9">
        <w:rPr>
          <w:lang w:val="en-US"/>
        </w:rPr>
        <w:t>i.e.</w:t>
      </w:r>
      <w:proofErr w:type="gramEnd"/>
      <w:r w:rsidRPr="00122BD9">
        <w:rPr>
          <w:lang w:val="en-US"/>
        </w:rPr>
        <w:t xml:space="preserve"> </w:t>
      </w:r>
      <w:r w:rsidR="00B07E29" w:rsidRPr="00122BD9">
        <w:rPr>
          <w:lang w:val="en-US"/>
        </w:rPr>
        <w:t xml:space="preserve">based </w:t>
      </w:r>
      <w:r w:rsidRPr="00122BD9">
        <w:rPr>
          <w:lang w:val="en-US"/>
        </w:rPr>
        <w:t xml:space="preserve">on the number of beams crossed during a </w:t>
      </w:r>
      <w:r w:rsidRPr="00122BD9">
        <w:rPr>
          <w:i/>
          <w:iCs/>
          <w:lang w:val="en-US"/>
        </w:rPr>
        <w:t>X</w:t>
      </w:r>
      <w:r w:rsidRPr="00122BD9">
        <w:rPr>
          <w:lang w:val="en-US"/>
        </w:rPr>
        <w:t xml:space="preserve"> time period) </w:t>
      </w:r>
      <w:r w:rsidR="00836903" w:rsidRPr="00122BD9">
        <w:rPr>
          <w:lang w:val="en-US"/>
        </w:rPr>
        <w:t>may</w:t>
      </w:r>
      <w:r w:rsidRPr="00122BD9">
        <w:rPr>
          <w:lang w:val="en-US"/>
        </w:rPr>
        <w:t xml:space="preserve"> not </w:t>
      </w:r>
      <w:r w:rsidR="00811225">
        <w:rPr>
          <w:lang w:val="en-US"/>
        </w:rPr>
        <w:t xml:space="preserve">be </w:t>
      </w:r>
      <w:r w:rsidRPr="00122BD9">
        <w:rPr>
          <w:lang w:val="en-US"/>
        </w:rPr>
        <w:t xml:space="preserve">practical in FR1 </w:t>
      </w:r>
      <w:r w:rsidR="00571EB0" w:rsidRPr="00122BD9">
        <w:rPr>
          <w:lang w:val="en-US"/>
        </w:rPr>
        <w:t xml:space="preserve">spectrum deployment as a method </w:t>
      </w:r>
      <w:r w:rsidRPr="00122BD9">
        <w:rPr>
          <w:lang w:val="en-US"/>
        </w:rPr>
        <w:t>to identify stationary devices.</w:t>
      </w:r>
      <w:bookmarkEnd w:id="10"/>
      <w:r w:rsidRPr="00122BD9">
        <w:rPr>
          <w:lang w:val="en-US"/>
        </w:rPr>
        <w:t xml:space="preserve"> </w:t>
      </w:r>
    </w:p>
    <w:p w14:paraId="1D5AF7C5" w14:textId="4A3800F6" w:rsidR="00EA5D22" w:rsidRPr="00842D6A" w:rsidRDefault="00842D6A" w:rsidP="00F77DBE">
      <w:pPr>
        <w:rPr>
          <w:rFonts w:ascii="Arial" w:hAnsi="Arial" w:cs="Arial"/>
        </w:rPr>
      </w:pPr>
      <w:r w:rsidRPr="00842D6A">
        <w:rPr>
          <w:rFonts w:ascii="Arial" w:hAnsi="Arial" w:cs="Arial"/>
        </w:rPr>
        <w:t>Furthermore, a</w:t>
      </w:r>
      <w:r w:rsidR="00571EB0" w:rsidRPr="00842D6A">
        <w:rPr>
          <w:rFonts w:ascii="Arial" w:hAnsi="Arial" w:cs="Arial"/>
        </w:rPr>
        <w:t xml:space="preserve"> UE located in SSB#1 may not necessarily be able to detect and hence measure on SSB#3. Assuming that the device can detect SSB#3 but the RSRP level is below the measurement level specified in RAN4, potentially, the device would not measure on SSB#3.</w:t>
      </w:r>
    </w:p>
    <w:p w14:paraId="2C2F9777" w14:textId="3A4D2450" w:rsidR="00571EB0" w:rsidRPr="00571EB0" w:rsidRDefault="00E17957" w:rsidP="00571EB0">
      <w:pPr>
        <w:pStyle w:val="Heading3"/>
      </w:pPr>
      <w:r>
        <w:t xml:space="preserve">2.3.2 </w:t>
      </w:r>
      <w:r w:rsidR="00571EB0" w:rsidRPr="00571EB0">
        <w:t>Beam based criteria: FR</w:t>
      </w:r>
      <w:r w:rsidR="00842D6A">
        <w:t>2</w:t>
      </w:r>
    </w:p>
    <w:p w14:paraId="4C988316" w14:textId="357C4080" w:rsidR="00571EB0" w:rsidRDefault="00571EB0" w:rsidP="00571EB0">
      <w:pPr>
        <w:rPr>
          <w:rFonts w:ascii="Arial" w:hAnsi="Arial" w:cs="Arial"/>
        </w:rPr>
      </w:pPr>
      <w:r w:rsidRPr="00571EB0">
        <w:rPr>
          <w:rFonts w:ascii="Arial" w:hAnsi="Arial" w:cs="Arial"/>
        </w:rPr>
        <w:t>In FR2, different beams would be transmitted in different elevation and azimuth range. Furthermore, due to the nature of the mm</w:t>
      </w:r>
      <w:r w:rsidR="00842D6A">
        <w:rPr>
          <w:rFonts w:ascii="Arial" w:hAnsi="Arial" w:cs="Arial"/>
        </w:rPr>
        <w:t>-waves</w:t>
      </w:r>
      <w:r w:rsidRPr="00571EB0">
        <w:rPr>
          <w:rFonts w:ascii="Arial" w:hAnsi="Arial" w:cs="Arial"/>
        </w:rPr>
        <w:t>, the beamwid</w:t>
      </w:r>
      <w:r>
        <w:rPr>
          <w:rFonts w:ascii="Arial" w:hAnsi="Arial" w:cs="Arial"/>
        </w:rPr>
        <w:t>th</w:t>
      </w:r>
      <w:r w:rsidRPr="00571EB0">
        <w:rPr>
          <w:rFonts w:ascii="Arial" w:hAnsi="Arial" w:cs="Arial"/>
        </w:rPr>
        <w:t xml:space="preserve"> in FR2 is significantly narrower.</w:t>
      </w:r>
      <w:r w:rsidR="009E230B">
        <w:rPr>
          <w:rFonts w:ascii="Arial" w:hAnsi="Arial" w:cs="Arial"/>
        </w:rPr>
        <w:t xml:space="preserve"> Potentially this applies to FR1 a </w:t>
      </w:r>
      <w:r w:rsidR="009E230B">
        <w:rPr>
          <w:rFonts w:ascii="Arial" w:hAnsi="Arial" w:cs="Arial"/>
        </w:rPr>
        <w:lastRenderedPageBreak/>
        <w:t xml:space="preserve">well, however, in FR1 the beam coverage is much </w:t>
      </w:r>
      <w:proofErr w:type="gramStart"/>
      <w:r w:rsidR="009E230B">
        <w:rPr>
          <w:rFonts w:ascii="Arial" w:hAnsi="Arial" w:cs="Arial"/>
        </w:rPr>
        <w:t>larger</w:t>
      </w:r>
      <w:proofErr w:type="gramEnd"/>
      <w:r w:rsidR="009E230B">
        <w:rPr>
          <w:rFonts w:ascii="Arial" w:hAnsi="Arial" w:cs="Arial"/>
        </w:rPr>
        <w:t xml:space="preserve"> so </w:t>
      </w:r>
      <w:r w:rsidR="00BE0A4D">
        <w:rPr>
          <w:rFonts w:ascii="Arial" w:hAnsi="Arial" w:cs="Arial"/>
        </w:rPr>
        <w:t>it makes sense to transit beams in different azimuth angles only</w:t>
      </w:r>
      <w:r w:rsidR="009E230B">
        <w:rPr>
          <w:rFonts w:ascii="Arial" w:hAnsi="Arial" w:cs="Arial"/>
        </w:rPr>
        <w:t>.</w:t>
      </w:r>
      <w:r w:rsidR="00BE0A4D">
        <w:rPr>
          <w:rFonts w:ascii="Arial" w:hAnsi="Arial" w:cs="Arial"/>
        </w:rPr>
        <w:t xml:space="preserve"> </w:t>
      </w:r>
    </w:p>
    <w:p w14:paraId="7C3D72CD" w14:textId="66FF7870" w:rsidR="00842D6A" w:rsidRPr="00571EB0" w:rsidRDefault="00AA0A78" w:rsidP="00571EB0">
      <w:pPr>
        <w:rPr>
          <w:rFonts w:ascii="Arial" w:hAnsi="Arial" w:cs="Arial"/>
        </w:rPr>
      </w:pPr>
      <w:r w:rsidRPr="00842D6A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3CA74AE5" wp14:editId="1D56388A">
                <wp:simplePos x="0" y="0"/>
                <wp:positionH relativeFrom="column">
                  <wp:posOffset>1379220</wp:posOffset>
                </wp:positionH>
                <wp:positionV relativeFrom="paragraph">
                  <wp:posOffset>261620</wp:posOffset>
                </wp:positionV>
                <wp:extent cx="2569845" cy="2089150"/>
                <wp:effectExtent l="0" t="57150" r="0" b="6350"/>
                <wp:wrapTopAndBottom/>
                <wp:docPr id="37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9845" cy="2089150"/>
                          <a:chOff x="0" y="0"/>
                          <a:chExt cx="3124803" cy="2729845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398345" y="0"/>
                            <a:ext cx="2486785" cy="2029568"/>
                            <a:chOff x="398345" y="0"/>
                            <a:chExt cx="2486785" cy="2029568"/>
                          </a:xfrm>
                        </wpg:grpSpPr>
                        <wps:wsp>
                          <wps:cNvPr id="39" name="Trapezoid 203"/>
                          <wps:cNvSpPr/>
                          <wps:spPr bwMode="auto">
                            <a:xfrm>
                              <a:off x="398345" y="1242733"/>
                              <a:ext cx="2486785" cy="780504"/>
                            </a:xfrm>
                            <a:custGeom>
                              <a:avLst/>
                              <a:gdLst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98814 w 2598814"/>
                                <a:gd name="connsiteY3" fmla="*/ 1672167 h 1672167"/>
                                <a:gd name="connsiteX4" fmla="*/ 0 w 2598814"/>
                                <a:gd name="connsiteY4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478498 w 2598814"/>
                                <a:gd name="connsiteY3" fmla="*/ 1139109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62719 w 2598814"/>
                                <a:gd name="connsiteY3" fmla="*/ 1524122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62719"/>
                                <a:gd name="connsiteY0" fmla="*/ 1672167 h 1684202"/>
                                <a:gd name="connsiteX1" fmla="*/ 328865 w 2562719"/>
                                <a:gd name="connsiteY1" fmla="*/ 0 h 1684202"/>
                                <a:gd name="connsiteX2" fmla="*/ 2269949 w 2562719"/>
                                <a:gd name="connsiteY2" fmla="*/ 0 h 1684202"/>
                                <a:gd name="connsiteX3" fmla="*/ 2562719 w 2562719"/>
                                <a:gd name="connsiteY3" fmla="*/ 1524122 h 1684202"/>
                                <a:gd name="connsiteX4" fmla="*/ 2442404 w 2562719"/>
                                <a:gd name="connsiteY4" fmla="*/ 1684202 h 1684202"/>
                                <a:gd name="connsiteX5" fmla="*/ 0 w 2562719"/>
                                <a:gd name="connsiteY5" fmla="*/ 1672167 h 1684202"/>
                                <a:gd name="connsiteX0" fmla="*/ 0 w 2565341"/>
                                <a:gd name="connsiteY0" fmla="*/ 1672167 h 1684202"/>
                                <a:gd name="connsiteX1" fmla="*/ 328865 w 2565341"/>
                                <a:gd name="connsiteY1" fmla="*/ 0 h 1684202"/>
                                <a:gd name="connsiteX2" fmla="*/ 2269949 w 2565341"/>
                                <a:gd name="connsiteY2" fmla="*/ 0 h 1684202"/>
                                <a:gd name="connsiteX3" fmla="*/ 2562719 w 2565341"/>
                                <a:gd name="connsiteY3" fmla="*/ 1524122 h 1684202"/>
                                <a:gd name="connsiteX4" fmla="*/ 2442404 w 2565341"/>
                                <a:gd name="connsiteY4" fmla="*/ 1684202 h 1684202"/>
                                <a:gd name="connsiteX5" fmla="*/ 0 w 2565341"/>
                                <a:gd name="connsiteY5" fmla="*/ 1672167 h 1684202"/>
                                <a:gd name="connsiteX0" fmla="*/ 0 w 2569951"/>
                                <a:gd name="connsiteY0" fmla="*/ 1672167 h 1684686"/>
                                <a:gd name="connsiteX1" fmla="*/ 328865 w 2569951"/>
                                <a:gd name="connsiteY1" fmla="*/ 0 h 1684686"/>
                                <a:gd name="connsiteX2" fmla="*/ 2269949 w 2569951"/>
                                <a:gd name="connsiteY2" fmla="*/ 0 h 1684686"/>
                                <a:gd name="connsiteX3" fmla="*/ 2562719 w 2569951"/>
                                <a:gd name="connsiteY3" fmla="*/ 1524122 h 1684686"/>
                                <a:gd name="connsiteX4" fmla="*/ 2442404 w 2569951"/>
                                <a:gd name="connsiteY4" fmla="*/ 1684202 h 1684686"/>
                                <a:gd name="connsiteX5" fmla="*/ 0 w 2569951"/>
                                <a:gd name="connsiteY5" fmla="*/ 1672167 h 1684686"/>
                                <a:gd name="connsiteX0" fmla="*/ 0 w 2569951"/>
                                <a:gd name="connsiteY0" fmla="*/ 1672167 h 1684686"/>
                                <a:gd name="connsiteX1" fmla="*/ 24057 w 2569951"/>
                                <a:gd name="connsiteY1" fmla="*/ 1463962 h 1684686"/>
                                <a:gd name="connsiteX2" fmla="*/ 328865 w 2569951"/>
                                <a:gd name="connsiteY2" fmla="*/ 0 h 1684686"/>
                                <a:gd name="connsiteX3" fmla="*/ 2269949 w 2569951"/>
                                <a:gd name="connsiteY3" fmla="*/ 0 h 1684686"/>
                                <a:gd name="connsiteX4" fmla="*/ 2562719 w 2569951"/>
                                <a:gd name="connsiteY4" fmla="*/ 1524122 h 1684686"/>
                                <a:gd name="connsiteX5" fmla="*/ 2442404 w 2569951"/>
                                <a:gd name="connsiteY5" fmla="*/ 1684202 h 1684686"/>
                                <a:gd name="connsiteX6" fmla="*/ 0 w 2569951"/>
                                <a:gd name="connsiteY6" fmla="*/ 1672167 h 1684686"/>
                                <a:gd name="connsiteX0" fmla="*/ 9239 w 2579190"/>
                                <a:gd name="connsiteY0" fmla="*/ 1672167 h 1684686"/>
                                <a:gd name="connsiteX1" fmla="*/ 33296 w 2579190"/>
                                <a:gd name="connsiteY1" fmla="*/ 1463962 h 1684686"/>
                                <a:gd name="connsiteX2" fmla="*/ 338104 w 2579190"/>
                                <a:gd name="connsiteY2" fmla="*/ 0 h 1684686"/>
                                <a:gd name="connsiteX3" fmla="*/ 2279188 w 2579190"/>
                                <a:gd name="connsiteY3" fmla="*/ 0 h 1684686"/>
                                <a:gd name="connsiteX4" fmla="*/ 2571958 w 2579190"/>
                                <a:gd name="connsiteY4" fmla="*/ 1524122 h 1684686"/>
                                <a:gd name="connsiteX5" fmla="*/ 2451643 w 2579190"/>
                                <a:gd name="connsiteY5" fmla="*/ 1684202 h 1684686"/>
                                <a:gd name="connsiteX6" fmla="*/ 9239 w 2579190"/>
                                <a:gd name="connsiteY6" fmla="*/ 1672167 h 1684686"/>
                                <a:gd name="connsiteX0" fmla="*/ 6742 w 2600756"/>
                                <a:gd name="connsiteY0" fmla="*/ 1672167 h 1684686"/>
                                <a:gd name="connsiteX1" fmla="*/ 54862 w 2600756"/>
                                <a:gd name="connsiteY1" fmla="*/ 1463962 h 1684686"/>
                                <a:gd name="connsiteX2" fmla="*/ 359670 w 2600756"/>
                                <a:gd name="connsiteY2" fmla="*/ 0 h 1684686"/>
                                <a:gd name="connsiteX3" fmla="*/ 2300754 w 2600756"/>
                                <a:gd name="connsiteY3" fmla="*/ 0 h 1684686"/>
                                <a:gd name="connsiteX4" fmla="*/ 2593524 w 2600756"/>
                                <a:gd name="connsiteY4" fmla="*/ 1524122 h 1684686"/>
                                <a:gd name="connsiteX5" fmla="*/ 2473209 w 2600756"/>
                                <a:gd name="connsiteY5" fmla="*/ 1684202 h 1684686"/>
                                <a:gd name="connsiteX6" fmla="*/ 6742 w 2600756"/>
                                <a:gd name="connsiteY6" fmla="*/ 1672167 h 1684686"/>
                                <a:gd name="connsiteX0" fmla="*/ 19598 w 2553454"/>
                                <a:gd name="connsiteY0" fmla="*/ 1672167 h 1684686"/>
                                <a:gd name="connsiteX1" fmla="*/ 7560 w 2553454"/>
                                <a:gd name="connsiteY1" fmla="*/ 1463962 h 1684686"/>
                                <a:gd name="connsiteX2" fmla="*/ 312368 w 2553454"/>
                                <a:gd name="connsiteY2" fmla="*/ 0 h 1684686"/>
                                <a:gd name="connsiteX3" fmla="*/ 2253452 w 2553454"/>
                                <a:gd name="connsiteY3" fmla="*/ 0 h 1684686"/>
                                <a:gd name="connsiteX4" fmla="*/ 2546222 w 2553454"/>
                                <a:gd name="connsiteY4" fmla="*/ 1524122 h 1684686"/>
                                <a:gd name="connsiteX5" fmla="*/ 2425907 w 2553454"/>
                                <a:gd name="connsiteY5" fmla="*/ 1684202 h 1684686"/>
                                <a:gd name="connsiteX6" fmla="*/ 19598 w 2553454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20487 w 2561573"/>
                                <a:gd name="connsiteY2" fmla="*/ 0 h 1684686"/>
                                <a:gd name="connsiteX3" fmla="*/ 2261571 w 2561573"/>
                                <a:gd name="connsiteY3" fmla="*/ 0 h 1684686"/>
                                <a:gd name="connsiteX4" fmla="*/ 2554341 w 2561573"/>
                                <a:gd name="connsiteY4" fmla="*/ 1524122 h 1684686"/>
                                <a:gd name="connsiteX5" fmla="*/ 2434026 w 2561573"/>
                                <a:gd name="connsiteY5" fmla="*/ 1684202 h 1684686"/>
                                <a:gd name="connsiteX6" fmla="*/ 27717 w 2561573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554341 w 2561573"/>
                                <a:gd name="connsiteY5" fmla="*/ 1524122 h 1684686"/>
                                <a:gd name="connsiteX6" fmla="*/ 2434026 w 2561573"/>
                                <a:gd name="connsiteY6" fmla="*/ 1684202 h 1684686"/>
                                <a:gd name="connsiteX7" fmla="*/ 27717 w 2561573"/>
                                <a:gd name="connsiteY7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6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89648 w 2561573"/>
                                <a:gd name="connsiteY5" fmla="*/ 32210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77616 w 2561573"/>
                                <a:gd name="connsiteY5" fmla="*/ 3221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277616 w 2561573"/>
                                <a:gd name="connsiteY5" fmla="*/ 44239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01679 w 2561573"/>
                                <a:gd name="connsiteY5" fmla="*/ 128463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25742 w 2561573"/>
                                <a:gd name="connsiteY5" fmla="*/ 200655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64543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156757 w 2558266"/>
                                <a:gd name="connsiteY0" fmla="*/ 1684190 h 1696709"/>
                                <a:gd name="connsiteX1" fmla="*/ 340 w 2558266"/>
                                <a:gd name="connsiteY1" fmla="*/ 1536143 h 1696709"/>
                                <a:gd name="connsiteX2" fmla="*/ 301131 w 2558266"/>
                                <a:gd name="connsiteY2" fmla="*/ 188606 h 1696709"/>
                                <a:gd name="connsiteX3" fmla="*/ 485623 w 2558266"/>
                                <a:gd name="connsiteY3" fmla="*/ 12023 h 1696709"/>
                                <a:gd name="connsiteX4" fmla="*/ 2174043 w 2558266"/>
                                <a:gd name="connsiteY4" fmla="*/ 0 h 1696709"/>
                                <a:gd name="connsiteX5" fmla="*/ 2322435 w 2558266"/>
                                <a:gd name="connsiteY5" fmla="*/ 200652 h 1696709"/>
                                <a:gd name="connsiteX6" fmla="*/ 2551034 w 2558266"/>
                                <a:gd name="connsiteY6" fmla="*/ 1536145 h 1696709"/>
                                <a:gd name="connsiteX7" fmla="*/ 2430719 w 2558266"/>
                                <a:gd name="connsiteY7" fmla="*/ 1696225 h 1696709"/>
                                <a:gd name="connsiteX8" fmla="*/ 156757 w 2558266"/>
                                <a:gd name="connsiteY8" fmla="*/ 1684190 h 1696709"/>
                                <a:gd name="connsiteX0" fmla="*/ 73024 w 2558754"/>
                                <a:gd name="connsiteY0" fmla="*/ 1684193 h 1696709"/>
                                <a:gd name="connsiteX1" fmla="*/ 828 w 2558754"/>
                                <a:gd name="connsiteY1" fmla="*/ 1536143 h 1696709"/>
                                <a:gd name="connsiteX2" fmla="*/ 301619 w 2558754"/>
                                <a:gd name="connsiteY2" fmla="*/ 188606 h 1696709"/>
                                <a:gd name="connsiteX3" fmla="*/ 486111 w 2558754"/>
                                <a:gd name="connsiteY3" fmla="*/ 12023 h 1696709"/>
                                <a:gd name="connsiteX4" fmla="*/ 2174531 w 2558754"/>
                                <a:gd name="connsiteY4" fmla="*/ 0 h 1696709"/>
                                <a:gd name="connsiteX5" fmla="*/ 2322923 w 2558754"/>
                                <a:gd name="connsiteY5" fmla="*/ 200652 h 1696709"/>
                                <a:gd name="connsiteX6" fmla="*/ 2551522 w 2558754"/>
                                <a:gd name="connsiteY6" fmla="*/ 1536145 h 1696709"/>
                                <a:gd name="connsiteX7" fmla="*/ 2431207 w 2558754"/>
                                <a:gd name="connsiteY7" fmla="*/ 1696225 h 1696709"/>
                                <a:gd name="connsiteX8" fmla="*/ 73024 w 2558754"/>
                                <a:gd name="connsiteY8" fmla="*/ 1684193 h 1696709"/>
                                <a:gd name="connsiteX0" fmla="*/ 27716 w 2561573"/>
                                <a:gd name="connsiteY0" fmla="*/ 1684196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6 w 2561573"/>
                                <a:gd name="connsiteY8" fmla="*/ 1684196 h 1696709"/>
                                <a:gd name="connsiteX0" fmla="*/ 108803 w 2558439"/>
                                <a:gd name="connsiteY0" fmla="*/ 1684196 h 1696709"/>
                                <a:gd name="connsiteX1" fmla="*/ 513 w 2558439"/>
                                <a:gd name="connsiteY1" fmla="*/ 1536143 h 1696709"/>
                                <a:gd name="connsiteX2" fmla="*/ 301304 w 2558439"/>
                                <a:gd name="connsiteY2" fmla="*/ 188606 h 1696709"/>
                                <a:gd name="connsiteX3" fmla="*/ 485796 w 2558439"/>
                                <a:gd name="connsiteY3" fmla="*/ 12023 h 1696709"/>
                                <a:gd name="connsiteX4" fmla="*/ 2174216 w 2558439"/>
                                <a:gd name="connsiteY4" fmla="*/ 0 h 1696709"/>
                                <a:gd name="connsiteX5" fmla="*/ 2322608 w 2558439"/>
                                <a:gd name="connsiteY5" fmla="*/ 200652 h 1696709"/>
                                <a:gd name="connsiteX6" fmla="*/ 2551207 w 2558439"/>
                                <a:gd name="connsiteY6" fmla="*/ 1536145 h 1696709"/>
                                <a:gd name="connsiteX7" fmla="*/ 2430892 w 2558439"/>
                                <a:gd name="connsiteY7" fmla="*/ 1696225 h 1696709"/>
                                <a:gd name="connsiteX8" fmla="*/ 108803 w 2558439"/>
                                <a:gd name="connsiteY8" fmla="*/ 1684196 h 1696709"/>
                                <a:gd name="connsiteX0" fmla="*/ 96846 w 2546482"/>
                                <a:gd name="connsiteY0" fmla="*/ 1684196 h 1696709"/>
                                <a:gd name="connsiteX1" fmla="*/ 588 w 2546482"/>
                                <a:gd name="connsiteY1" fmla="*/ 1500048 h 1696709"/>
                                <a:gd name="connsiteX2" fmla="*/ 289347 w 2546482"/>
                                <a:gd name="connsiteY2" fmla="*/ 188606 h 1696709"/>
                                <a:gd name="connsiteX3" fmla="*/ 473839 w 2546482"/>
                                <a:gd name="connsiteY3" fmla="*/ 12023 h 1696709"/>
                                <a:gd name="connsiteX4" fmla="*/ 2162259 w 2546482"/>
                                <a:gd name="connsiteY4" fmla="*/ 0 h 1696709"/>
                                <a:gd name="connsiteX5" fmla="*/ 2310651 w 2546482"/>
                                <a:gd name="connsiteY5" fmla="*/ 200652 h 1696709"/>
                                <a:gd name="connsiteX6" fmla="*/ 2539250 w 2546482"/>
                                <a:gd name="connsiteY6" fmla="*/ 1536145 h 1696709"/>
                                <a:gd name="connsiteX7" fmla="*/ 2418935 w 2546482"/>
                                <a:gd name="connsiteY7" fmla="*/ 1696225 h 1696709"/>
                                <a:gd name="connsiteX8" fmla="*/ 96846 w 2546482"/>
                                <a:gd name="connsiteY8" fmla="*/ 1684196 h 1696709"/>
                                <a:gd name="connsiteX0" fmla="*/ 99193 w 2548829"/>
                                <a:gd name="connsiteY0" fmla="*/ 1684196 h 1696709"/>
                                <a:gd name="connsiteX1" fmla="*/ 2935 w 2548829"/>
                                <a:gd name="connsiteY1" fmla="*/ 1500048 h 1696709"/>
                                <a:gd name="connsiteX2" fmla="*/ 291694 w 2548829"/>
                                <a:gd name="connsiteY2" fmla="*/ 188606 h 1696709"/>
                                <a:gd name="connsiteX3" fmla="*/ 476186 w 2548829"/>
                                <a:gd name="connsiteY3" fmla="*/ 12023 h 1696709"/>
                                <a:gd name="connsiteX4" fmla="*/ 2164606 w 2548829"/>
                                <a:gd name="connsiteY4" fmla="*/ 0 h 1696709"/>
                                <a:gd name="connsiteX5" fmla="*/ 2312998 w 2548829"/>
                                <a:gd name="connsiteY5" fmla="*/ 200652 h 1696709"/>
                                <a:gd name="connsiteX6" fmla="*/ 2541597 w 2548829"/>
                                <a:gd name="connsiteY6" fmla="*/ 1536145 h 1696709"/>
                                <a:gd name="connsiteX7" fmla="*/ 2421282 w 2548829"/>
                                <a:gd name="connsiteY7" fmla="*/ 1696225 h 1696709"/>
                                <a:gd name="connsiteX8" fmla="*/ 99193 w 2548829"/>
                                <a:gd name="connsiteY8" fmla="*/ 1684196 h 1696709"/>
                                <a:gd name="connsiteX0" fmla="*/ 99193 w 2543244"/>
                                <a:gd name="connsiteY0" fmla="*/ 1684196 h 1696709"/>
                                <a:gd name="connsiteX1" fmla="*/ 2935 w 2543244"/>
                                <a:gd name="connsiteY1" fmla="*/ 1500048 h 1696709"/>
                                <a:gd name="connsiteX2" fmla="*/ 291694 w 2543244"/>
                                <a:gd name="connsiteY2" fmla="*/ 188606 h 1696709"/>
                                <a:gd name="connsiteX3" fmla="*/ 476186 w 2543244"/>
                                <a:gd name="connsiteY3" fmla="*/ 12023 h 1696709"/>
                                <a:gd name="connsiteX4" fmla="*/ 2164606 w 2543244"/>
                                <a:gd name="connsiteY4" fmla="*/ 0 h 1696709"/>
                                <a:gd name="connsiteX5" fmla="*/ 2312998 w 2543244"/>
                                <a:gd name="connsiteY5" fmla="*/ 200652 h 1696709"/>
                                <a:gd name="connsiteX6" fmla="*/ 2541597 w 2543244"/>
                                <a:gd name="connsiteY6" fmla="*/ 1536145 h 1696709"/>
                                <a:gd name="connsiteX7" fmla="*/ 2270105 w 2543244"/>
                                <a:gd name="connsiteY7" fmla="*/ 1696225 h 1696709"/>
                                <a:gd name="connsiteX8" fmla="*/ 99193 w 2543244"/>
                                <a:gd name="connsiteY8" fmla="*/ 1684196 h 1696709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198531 w 2415653"/>
                                <a:gd name="connsiteY0" fmla="*/ 1676471 h 1696663"/>
                                <a:gd name="connsiteX1" fmla="*/ 1487 w 2415653"/>
                                <a:gd name="connsiteY1" fmla="*/ 1500048 h 1696663"/>
                                <a:gd name="connsiteX2" fmla="*/ 290246 w 2415653"/>
                                <a:gd name="connsiteY2" fmla="*/ 188606 h 1696663"/>
                                <a:gd name="connsiteX3" fmla="*/ 474738 w 2415653"/>
                                <a:gd name="connsiteY3" fmla="*/ 12023 h 1696663"/>
                                <a:gd name="connsiteX4" fmla="*/ 2163158 w 2415653"/>
                                <a:gd name="connsiteY4" fmla="*/ 0 h 1696663"/>
                                <a:gd name="connsiteX5" fmla="*/ 2311550 w 2415653"/>
                                <a:gd name="connsiteY5" fmla="*/ 200652 h 1696663"/>
                                <a:gd name="connsiteX6" fmla="*/ 2410568 w 2415653"/>
                                <a:gd name="connsiteY6" fmla="*/ 1528420 h 1696663"/>
                                <a:gd name="connsiteX7" fmla="*/ 2268657 w 2415653"/>
                                <a:gd name="connsiteY7" fmla="*/ 1696225 h 1696663"/>
                                <a:gd name="connsiteX8" fmla="*/ 198531 w 2415653"/>
                                <a:gd name="connsiteY8" fmla="*/ 1676471 h 1696663"/>
                                <a:gd name="connsiteX0" fmla="*/ 120286 w 2337408"/>
                                <a:gd name="connsiteY0" fmla="*/ 1676471 h 1696663"/>
                                <a:gd name="connsiteX1" fmla="*/ 2430 w 2337408"/>
                                <a:gd name="connsiteY1" fmla="*/ 1461426 h 1696663"/>
                                <a:gd name="connsiteX2" fmla="*/ 212001 w 2337408"/>
                                <a:gd name="connsiteY2" fmla="*/ 188606 h 1696663"/>
                                <a:gd name="connsiteX3" fmla="*/ 396493 w 2337408"/>
                                <a:gd name="connsiteY3" fmla="*/ 12023 h 1696663"/>
                                <a:gd name="connsiteX4" fmla="*/ 2084913 w 2337408"/>
                                <a:gd name="connsiteY4" fmla="*/ 0 h 1696663"/>
                                <a:gd name="connsiteX5" fmla="*/ 2233305 w 2337408"/>
                                <a:gd name="connsiteY5" fmla="*/ 200652 h 1696663"/>
                                <a:gd name="connsiteX6" fmla="*/ 2332323 w 2337408"/>
                                <a:gd name="connsiteY6" fmla="*/ 1528420 h 1696663"/>
                                <a:gd name="connsiteX7" fmla="*/ 2190412 w 2337408"/>
                                <a:gd name="connsiteY7" fmla="*/ 1696225 h 1696663"/>
                                <a:gd name="connsiteX8" fmla="*/ 120286 w 2337408"/>
                                <a:gd name="connsiteY8" fmla="*/ 1676471 h 1696663"/>
                                <a:gd name="connsiteX0" fmla="*/ 106204 w 2323326"/>
                                <a:gd name="connsiteY0" fmla="*/ 1676471 h 1696663"/>
                                <a:gd name="connsiteX1" fmla="*/ 2746 w 2323326"/>
                                <a:gd name="connsiteY1" fmla="*/ 1476875 h 1696663"/>
                                <a:gd name="connsiteX2" fmla="*/ 197919 w 2323326"/>
                                <a:gd name="connsiteY2" fmla="*/ 188606 h 1696663"/>
                                <a:gd name="connsiteX3" fmla="*/ 382411 w 2323326"/>
                                <a:gd name="connsiteY3" fmla="*/ 12023 h 1696663"/>
                                <a:gd name="connsiteX4" fmla="*/ 2070831 w 2323326"/>
                                <a:gd name="connsiteY4" fmla="*/ 0 h 1696663"/>
                                <a:gd name="connsiteX5" fmla="*/ 2219223 w 2323326"/>
                                <a:gd name="connsiteY5" fmla="*/ 200652 h 1696663"/>
                                <a:gd name="connsiteX6" fmla="*/ 2318241 w 2323326"/>
                                <a:gd name="connsiteY6" fmla="*/ 1528420 h 1696663"/>
                                <a:gd name="connsiteX7" fmla="*/ 2176330 w 2323326"/>
                                <a:gd name="connsiteY7" fmla="*/ 1696225 h 1696663"/>
                                <a:gd name="connsiteX8" fmla="*/ 106204 w 2323326"/>
                                <a:gd name="connsiteY8" fmla="*/ 1676471 h 1696663"/>
                                <a:gd name="connsiteX0" fmla="*/ 99195 w 2316317"/>
                                <a:gd name="connsiteY0" fmla="*/ 1676471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5 w 2316317"/>
                                <a:gd name="connsiteY8" fmla="*/ 1676471 h 1696663"/>
                                <a:gd name="connsiteX0" fmla="*/ 99194 w 2316317"/>
                                <a:gd name="connsiteY0" fmla="*/ 1691923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4 w 2316317"/>
                                <a:gd name="connsiteY8" fmla="*/ 1691923 h 1696663"/>
                                <a:gd name="connsiteX0" fmla="*/ 71514 w 2317433"/>
                                <a:gd name="connsiteY0" fmla="*/ 1684200 h 1696663"/>
                                <a:gd name="connsiteX1" fmla="*/ 4052 w 2317433"/>
                                <a:gd name="connsiteY1" fmla="*/ 1476875 h 1696663"/>
                                <a:gd name="connsiteX2" fmla="*/ 192026 w 2317433"/>
                                <a:gd name="connsiteY2" fmla="*/ 188606 h 1696663"/>
                                <a:gd name="connsiteX3" fmla="*/ 376518 w 2317433"/>
                                <a:gd name="connsiteY3" fmla="*/ 12023 h 1696663"/>
                                <a:gd name="connsiteX4" fmla="*/ 2064938 w 2317433"/>
                                <a:gd name="connsiteY4" fmla="*/ 0 h 1696663"/>
                                <a:gd name="connsiteX5" fmla="*/ 2213330 w 2317433"/>
                                <a:gd name="connsiteY5" fmla="*/ 200652 h 1696663"/>
                                <a:gd name="connsiteX6" fmla="*/ 2312348 w 2317433"/>
                                <a:gd name="connsiteY6" fmla="*/ 1528420 h 1696663"/>
                                <a:gd name="connsiteX7" fmla="*/ 2170437 w 2317433"/>
                                <a:gd name="connsiteY7" fmla="*/ 1696225 h 1696663"/>
                                <a:gd name="connsiteX8" fmla="*/ 71514 w 2317433"/>
                                <a:gd name="connsiteY8" fmla="*/ 1684200 h 16966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17433" h="1696663">
                                  <a:moveTo>
                                    <a:pt x="71514" y="1684200"/>
                                  </a:moveTo>
                                  <a:cubicBezTo>
                                    <a:pt x="43437" y="1674958"/>
                                    <a:pt x="-16000" y="1606438"/>
                                    <a:pt x="4052" y="1476875"/>
                                  </a:cubicBezTo>
                                  <a:lnTo>
                                    <a:pt x="192026" y="188606"/>
                                  </a:lnTo>
                                  <a:cubicBezTo>
                                    <a:pt x="233470" y="9429"/>
                                    <a:pt x="262884" y="22757"/>
                                    <a:pt x="376518" y="12023"/>
                                  </a:cubicBezTo>
                                  <a:lnTo>
                                    <a:pt x="2064938" y="0"/>
                                  </a:lnTo>
                                  <a:cubicBezTo>
                                    <a:pt x="2186592" y="42821"/>
                                    <a:pt x="2187930" y="85642"/>
                                    <a:pt x="2213330" y="200652"/>
                                  </a:cubicBezTo>
                                  <a:lnTo>
                                    <a:pt x="2312348" y="1528420"/>
                                  </a:lnTo>
                                  <a:cubicBezTo>
                                    <a:pt x="2332403" y="1629910"/>
                                    <a:pt x="2294763" y="1703026"/>
                                    <a:pt x="2170437" y="1696225"/>
                                  </a:cubicBezTo>
                                  <a:lnTo>
                                    <a:pt x="71514" y="1684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20000"/>
                                <a:lumOff val="80000"/>
                                <a:alpha val="86000"/>
                              </a:schemeClr>
                            </a:solidFill>
                            <a:ln w="19050" cap="flat" cmpd="sng" algn="ctr">
                              <a:solidFill>
                                <a:srgbClr val="00B0F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Flowchart: Terminator 61"/>
                          <wps:cNvSpPr/>
                          <wps:spPr>
                            <a:xfrm rot="10424935">
                              <a:off x="2351069" y="1236111"/>
                              <a:ext cx="463864" cy="78007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1" name="Flowchart: Terminator 61"/>
                          <wps:cNvSpPr/>
                          <wps:spPr>
                            <a:xfrm rot="11028102">
                              <a:off x="1904998" y="1249490"/>
                              <a:ext cx="463864" cy="78007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2" name="Flowchart: Terminator 61"/>
                          <wps:cNvSpPr/>
                          <wps:spPr>
                            <a:xfrm rot="10800000">
                              <a:off x="1442002" y="1239541"/>
                              <a:ext cx="463864" cy="78007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3" name="Flowchart: Terminator 61"/>
                          <wps:cNvSpPr/>
                          <wps:spPr>
                            <a:xfrm rot="11340678">
                              <a:off x="987204" y="1247914"/>
                              <a:ext cx="463864" cy="78007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4" name="Flowchart: Terminator 61"/>
                          <wps:cNvSpPr/>
                          <wps:spPr>
                            <a:xfrm rot="11457321">
                              <a:off x="518854" y="1243232"/>
                              <a:ext cx="463864" cy="78007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5" name="Trapezoid 203"/>
                          <wps:cNvSpPr/>
                          <wps:spPr bwMode="auto">
                            <a:xfrm>
                              <a:off x="661873" y="667723"/>
                              <a:ext cx="2066798" cy="575374"/>
                            </a:xfrm>
                            <a:custGeom>
                              <a:avLst/>
                              <a:gdLst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98814 w 2598814"/>
                                <a:gd name="connsiteY3" fmla="*/ 1672167 h 1672167"/>
                                <a:gd name="connsiteX4" fmla="*/ 0 w 2598814"/>
                                <a:gd name="connsiteY4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478498 w 2598814"/>
                                <a:gd name="connsiteY3" fmla="*/ 1139109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62719 w 2598814"/>
                                <a:gd name="connsiteY3" fmla="*/ 1524122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62719"/>
                                <a:gd name="connsiteY0" fmla="*/ 1672167 h 1684202"/>
                                <a:gd name="connsiteX1" fmla="*/ 328865 w 2562719"/>
                                <a:gd name="connsiteY1" fmla="*/ 0 h 1684202"/>
                                <a:gd name="connsiteX2" fmla="*/ 2269949 w 2562719"/>
                                <a:gd name="connsiteY2" fmla="*/ 0 h 1684202"/>
                                <a:gd name="connsiteX3" fmla="*/ 2562719 w 2562719"/>
                                <a:gd name="connsiteY3" fmla="*/ 1524122 h 1684202"/>
                                <a:gd name="connsiteX4" fmla="*/ 2442404 w 2562719"/>
                                <a:gd name="connsiteY4" fmla="*/ 1684202 h 1684202"/>
                                <a:gd name="connsiteX5" fmla="*/ 0 w 2562719"/>
                                <a:gd name="connsiteY5" fmla="*/ 1672167 h 1684202"/>
                                <a:gd name="connsiteX0" fmla="*/ 0 w 2565341"/>
                                <a:gd name="connsiteY0" fmla="*/ 1672167 h 1684202"/>
                                <a:gd name="connsiteX1" fmla="*/ 328865 w 2565341"/>
                                <a:gd name="connsiteY1" fmla="*/ 0 h 1684202"/>
                                <a:gd name="connsiteX2" fmla="*/ 2269949 w 2565341"/>
                                <a:gd name="connsiteY2" fmla="*/ 0 h 1684202"/>
                                <a:gd name="connsiteX3" fmla="*/ 2562719 w 2565341"/>
                                <a:gd name="connsiteY3" fmla="*/ 1524122 h 1684202"/>
                                <a:gd name="connsiteX4" fmla="*/ 2442404 w 2565341"/>
                                <a:gd name="connsiteY4" fmla="*/ 1684202 h 1684202"/>
                                <a:gd name="connsiteX5" fmla="*/ 0 w 2565341"/>
                                <a:gd name="connsiteY5" fmla="*/ 1672167 h 1684202"/>
                                <a:gd name="connsiteX0" fmla="*/ 0 w 2569951"/>
                                <a:gd name="connsiteY0" fmla="*/ 1672167 h 1684686"/>
                                <a:gd name="connsiteX1" fmla="*/ 328865 w 2569951"/>
                                <a:gd name="connsiteY1" fmla="*/ 0 h 1684686"/>
                                <a:gd name="connsiteX2" fmla="*/ 2269949 w 2569951"/>
                                <a:gd name="connsiteY2" fmla="*/ 0 h 1684686"/>
                                <a:gd name="connsiteX3" fmla="*/ 2562719 w 2569951"/>
                                <a:gd name="connsiteY3" fmla="*/ 1524122 h 1684686"/>
                                <a:gd name="connsiteX4" fmla="*/ 2442404 w 2569951"/>
                                <a:gd name="connsiteY4" fmla="*/ 1684202 h 1684686"/>
                                <a:gd name="connsiteX5" fmla="*/ 0 w 2569951"/>
                                <a:gd name="connsiteY5" fmla="*/ 1672167 h 1684686"/>
                                <a:gd name="connsiteX0" fmla="*/ 0 w 2569951"/>
                                <a:gd name="connsiteY0" fmla="*/ 1672167 h 1684686"/>
                                <a:gd name="connsiteX1" fmla="*/ 24057 w 2569951"/>
                                <a:gd name="connsiteY1" fmla="*/ 1463962 h 1684686"/>
                                <a:gd name="connsiteX2" fmla="*/ 328865 w 2569951"/>
                                <a:gd name="connsiteY2" fmla="*/ 0 h 1684686"/>
                                <a:gd name="connsiteX3" fmla="*/ 2269949 w 2569951"/>
                                <a:gd name="connsiteY3" fmla="*/ 0 h 1684686"/>
                                <a:gd name="connsiteX4" fmla="*/ 2562719 w 2569951"/>
                                <a:gd name="connsiteY4" fmla="*/ 1524122 h 1684686"/>
                                <a:gd name="connsiteX5" fmla="*/ 2442404 w 2569951"/>
                                <a:gd name="connsiteY5" fmla="*/ 1684202 h 1684686"/>
                                <a:gd name="connsiteX6" fmla="*/ 0 w 2569951"/>
                                <a:gd name="connsiteY6" fmla="*/ 1672167 h 1684686"/>
                                <a:gd name="connsiteX0" fmla="*/ 9239 w 2579190"/>
                                <a:gd name="connsiteY0" fmla="*/ 1672167 h 1684686"/>
                                <a:gd name="connsiteX1" fmla="*/ 33296 w 2579190"/>
                                <a:gd name="connsiteY1" fmla="*/ 1463962 h 1684686"/>
                                <a:gd name="connsiteX2" fmla="*/ 338104 w 2579190"/>
                                <a:gd name="connsiteY2" fmla="*/ 0 h 1684686"/>
                                <a:gd name="connsiteX3" fmla="*/ 2279188 w 2579190"/>
                                <a:gd name="connsiteY3" fmla="*/ 0 h 1684686"/>
                                <a:gd name="connsiteX4" fmla="*/ 2571958 w 2579190"/>
                                <a:gd name="connsiteY4" fmla="*/ 1524122 h 1684686"/>
                                <a:gd name="connsiteX5" fmla="*/ 2451643 w 2579190"/>
                                <a:gd name="connsiteY5" fmla="*/ 1684202 h 1684686"/>
                                <a:gd name="connsiteX6" fmla="*/ 9239 w 2579190"/>
                                <a:gd name="connsiteY6" fmla="*/ 1672167 h 1684686"/>
                                <a:gd name="connsiteX0" fmla="*/ 6742 w 2600756"/>
                                <a:gd name="connsiteY0" fmla="*/ 1672167 h 1684686"/>
                                <a:gd name="connsiteX1" fmla="*/ 54862 w 2600756"/>
                                <a:gd name="connsiteY1" fmla="*/ 1463962 h 1684686"/>
                                <a:gd name="connsiteX2" fmla="*/ 359670 w 2600756"/>
                                <a:gd name="connsiteY2" fmla="*/ 0 h 1684686"/>
                                <a:gd name="connsiteX3" fmla="*/ 2300754 w 2600756"/>
                                <a:gd name="connsiteY3" fmla="*/ 0 h 1684686"/>
                                <a:gd name="connsiteX4" fmla="*/ 2593524 w 2600756"/>
                                <a:gd name="connsiteY4" fmla="*/ 1524122 h 1684686"/>
                                <a:gd name="connsiteX5" fmla="*/ 2473209 w 2600756"/>
                                <a:gd name="connsiteY5" fmla="*/ 1684202 h 1684686"/>
                                <a:gd name="connsiteX6" fmla="*/ 6742 w 2600756"/>
                                <a:gd name="connsiteY6" fmla="*/ 1672167 h 1684686"/>
                                <a:gd name="connsiteX0" fmla="*/ 19598 w 2553454"/>
                                <a:gd name="connsiteY0" fmla="*/ 1672167 h 1684686"/>
                                <a:gd name="connsiteX1" fmla="*/ 7560 w 2553454"/>
                                <a:gd name="connsiteY1" fmla="*/ 1463962 h 1684686"/>
                                <a:gd name="connsiteX2" fmla="*/ 312368 w 2553454"/>
                                <a:gd name="connsiteY2" fmla="*/ 0 h 1684686"/>
                                <a:gd name="connsiteX3" fmla="*/ 2253452 w 2553454"/>
                                <a:gd name="connsiteY3" fmla="*/ 0 h 1684686"/>
                                <a:gd name="connsiteX4" fmla="*/ 2546222 w 2553454"/>
                                <a:gd name="connsiteY4" fmla="*/ 1524122 h 1684686"/>
                                <a:gd name="connsiteX5" fmla="*/ 2425907 w 2553454"/>
                                <a:gd name="connsiteY5" fmla="*/ 1684202 h 1684686"/>
                                <a:gd name="connsiteX6" fmla="*/ 19598 w 2553454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20487 w 2561573"/>
                                <a:gd name="connsiteY2" fmla="*/ 0 h 1684686"/>
                                <a:gd name="connsiteX3" fmla="*/ 2261571 w 2561573"/>
                                <a:gd name="connsiteY3" fmla="*/ 0 h 1684686"/>
                                <a:gd name="connsiteX4" fmla="*/ 2554341 w 2561573"/>
                                <a:gd name="connsiteY4" fmla="*/ 1524122 h 1684686"/>
                                <a:gd name="connsiteX5" fmla="*/ 2434026 w 2561573"/>
                                <a:gd name="connsiteY5" fmla="*/ 1684202 h 1684686"/>
                                <a:gd name="connsiteX6" fmla="*/ 27717 w 2561573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554341 w 2561573"/>
                                <a:gd name="connsiteY5" fmla="*/ 1524122 h 1684686"/>
                                <a:gd name="connsiteX6" fmla="*/ 2434026 w 2561573"/>
                                <a:gd name="connsiteY6" fmla="*/ 1684202 h 1684686"/>
                                <a:gd name="connsiteX7" fmla="*/ 27717 w 2561573"/>
                                <a:gd name="connsiteY7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6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89648 w 2561573"/>
                                <a:gd name="connsiteY5" fmla="*/ 32210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77616 w 2561573"/>
                                <a:gd name="connsiteY5" fmla="*/ 3221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277616 w 2561573"/>
                                <a:gd name="connsiteY5" fmla="*/ 44239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01679 w 2561573"/>
                                <a:gd name="connsiteY5" fmla="*/ 128463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25742 w 2561573"/>
                                <a:gd name="connsiteY5" fmla="*/ 200655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64543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156757 w 2558266"/>
                                <a:gd name="connsiteY0" fmla="*/ 1684190 h 1696709"/>
                                <a:gd name="connsiteX1" fmla="*/ 340 w 2558266"/>
                                <a:gd name="connsiteY1" fmla="*/ 1536143 h 1696709"/>
                                <a:gd name="connsiteX2" fmla="*/ 301131 w 2558266"/>
                                <a:gd name="connsiteY2" fmla="*/ 188606 h 1696709"/>
                                <a:gd name="connsiteX3" fmla="*/ 485623 w 2558266"/>
                                <a:gd name="connsiteY3" fmla="*/ 12023 h 1696709"/>
                                <a:gd name="connsiteX4" fmla="*/ 2174043 w 2558266"/>
                                <a:gd name="connsiteY4" fmla="*/ 0 h 1696709"/>
                                <a:gd name="connsiteX5" fmla="*/ 2322435 w 2558266"/>
                                <a:gd name="connsiteY5" fmla="*/ 200652 h 1696709"/>
                                <a:gd name="connsiteX6" fmla="*/ 2551034 w 2558266"/>
                                <a:gd name="connsiteY6" fmla="*/ 1536145 h 1696709"/>
                                <a:gd name="connsiteX7" fmla="*/ 2430719 w 2558266"/>
                                <a:gd name="connsiteY7" fmla="*/ 1696225 h 1696709"/>
                                <a:gd name="connsiteX8" fmla="*/ 156757 w 2558266"/>
                                <a:gd name="connsiteY8" fmla="*/ 1684190 h 1696709"/>
                                <a:gd name="connsiteX0" fmla="*/ 73024 w 2558754"/>
                                <a:gd name="connsiteY0" fmla="*/ 1684193 h 1696709"/>
                                <a:gd name="connsiteX1" fmla="*/ 828 w 2558754"/>
                                <a:gd name="connsiteY1" fmla="*/ 1536143 h 1696709"/>
                                <a:gd name="connsiteX2" fmla="*/ 301619 w 2558754"/>
                                <a:gd name="connsiteY2" fmla="*/ 188606 h 1696709"/>
                                <a:gd name="connsiteX3" fmla="*/ 486111 w 2558754"/>
                                <a:gd name="connsiteY3" fmla="*/ 12023 h 1696709"/>
                                <a:gd name="connsiteX4" fmla="*/ 2174531 w 2558754"/>
                                <a:gd name="connsiteY4" fmla="*/ 0 h 1696709"/>
                                <a:gd name="connsiteX5" fmla="*/ 2322923 w 2558754"/>
                                <a:gd name="connsiteY5" fmla="*/ 200652 h 1696709"/>
                                <a:gd name="connsiteX6" fmla="*/ 2551522 w 2558754"/>
                                <a:gd name="connsiteY6" fmla="*/ 1536145 h 1696709"/>
                                <a:gd name="connsiteX7" fmla="*/ 2431207 w 2558754"/>
                                <a:gd name="connsiteY7" fmla="*/ 1696225 h 1696709"/>
                                <a:gd name="connsiteX8" fmla="*/ 73024 w 2558754"/>
                                <a:gd name="connsiteY8" fmla="*/ 1684193 h 1696709"/>
                                <a:gd name="connsiteX0" fmla="*/ 27716 w 2561573"/>
                                <a:gd name="connsiteY0" fmla="*/ 1684196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6 w 2561573"/>
                                <a:gd name="connsiteY8" fmla="*/ 1684196 h 1696709"/>
                                <a:gd name="connsiteX0" fmla="*/ 108803 w 2558439"/>
                                <a:gd name="connsiteY0" fmla="*/ 1684196 h 1696709"/>
                                <a:gd name="connsiteX1" fmla="*/ 513 w 2558439"/>
                                <a:gd name="connsiteY1" fmla="*/ 1536143 h 1696709"/>
                                <a:gd name="connsiteX2" fmla="*/ 301304 w 2558439"/>
                                <a:gd name="connsiteY2" fmla="*/ 188606 h 1696709"/>
                                <a:gd name="connsiteX3" fmla="*/ 485796 w 2558439"/>
                                <a:gd name="connsiteY3" fmla="*/ 12023 h 1696709"/>
                                <a:gd name="connsiteX4" fmla="*/ 2174216 w 2558439"/>
                                <a:gd name="connsiteY4" fmla="*/ 0 h 1696709"/>
                                <a:gd name="connsiteX5" fmla="*/ 2322608 w 2558439"/>
                                <a:gd name="connsiteY5" fmla="*/ 200652 h 1696709"/>
                                <a:gd name="connsiteX6" fmla="*/ 2551207 w 2558439"/>
                                <a:gd name="connsiteY6" fmla="*/ 1536145 h 1696709"/>
                                <a:gd name="connsiteX7" fmla="*/ 2430892 w 2558439"/>
                                <a:gd name="connsiteY7" fmla="*/ 1696225 h 1696709"/>
                                <a:gd name="connsiteX8" fmla="*/ 108803 w 2558439"/>
                                <a:gd name="connsiteY8" fmla="*/ 1684196 h 1696709"/>
                                <a:gd name="connsiteX0" fmla="*/ 96846 w 2546482"/>
                                <a:gd name="connsiteY0" fmla="*/ 1684196 h 1696709"/>
                                <a:gd name="connsiteX1" fmla="*/ 588 w 2546482"/>
                                <a:gd name="connsiteY1" fmla="*/ 1500048 h 1696709"/>
                                <a:gd name="connsiteX2" fmla="*/ 289347 w 2546482"/>
                                <a:gd name="connsiteY2" fmla="*/ 188606 h 1696709"/>
                                <a:gd name="connsiteX3" fmla="*/ 473839 w 2546482"/>
                                <a:gd name="connsiteY3" fmla="*/ 12023 h 1696709"/>
                                <a:gd name="connsiteX4" fmla="*/ 2162259 w 2546482"/>
                                <a:gd name="connsiteY4" fmla="*/ 0 h 1696709"/>
                                <a:gd name="connsiteX5" fmla="*/ 2310651 w 2546482"/>
                                <a:gd name="connsiteY5" fmla="*/ 200652 h 1696709"/>
                                <a:gd name="connsiteX6" fmla="*/ 2539250 w 2546482"/>
                                <a:gd name="connsiteY6" fmla="*/ 1536145 h 1696709"/>
                                <a:gd name="connsiteX7" fmla="*/ 2418935 w 2546482"/>
                                <a:gd name="connsiteY7" fmla="*/ 1696225 h 1696709"/>
                                <a:gd name="connsiteX8" fmla="*/ 96846 w 2546482"/>
                                <a:gd name="connsiteY8" fmla="*/ 1684196 h 1696709"/>
                                <a:gd name="connsiteX0" fmla="*/ 99193 w 2548829"/>
                                <a:gd name="connsiteY0" fmla="*/ 1684196 h 1696709"/>
                                <a:gd name="connsiteX1" fmla="*/ 2935 w 2548829"/>
                                <a:gd name="connsiteY1" fmla="*/ 1500048 h 1696709"/>
                                <a:gd name="connsiteX2" fmla="*/ 291694 w 2548829"/>
                                <a:gd name="connsiteY2" fmla="*/ 188606 h 1696709"/>
                                <a:gd name="connsiteX3" fmla="*/ 476186 w 2548829"/>
                                <a:gd name="connsiteY3" fmla="*/ 12023 h 1696709"/>
                                <a:gd name="connsiteX4" fmla="*/ 2164606 w 2548829"/>
                                <a:gd name="connsiteY4" fmla="*/ 0 h 1696709"/>
                                <a:gd name="connsiteX5" fmla="*/ 2312998 w 2548829"/>
                                <a:gd name="connsiteY5" fmla="*/ 200652 h 1696709"/>
                                <a:gd name="connsiteX6" fmla="*/ 2541597 w 2548829"/>
                                <a:gd name="connsiteY6" fmla="*/ 1536145 h 1696709"/>
                                <a:gd name="connsiteX7" fmla="*/ 2421282 w 2548829"/>
                                <a:gd name="connsiteY7" fmla="*/ 1696225 h 1696709"/>
                                <a:gd name="connsiteX8" fmla="*/ 99193 w 2548829"/>
                                <a:gd name="connsiteY8" fmla="*/ 1684196 h 1696709"/>
                                <a:gd name="connsiteX0" fmla="*/ 99193 w 2543244"/>
                                <a:gd name="connsiteY0" fmla="*/ 1684196 h 1696709"/>
                                <a:gd name="connsiteX1" fmla="*/ 2935 w 2543244"/>
                                <a:gd name="connsiteY1" fmla="*/ 1500048 h 1696709"/>
                                <a:gd name="connsiteX2" fmla="*/ 291694 w 2543244"/>
                                <a:gd name="connsiteY2" fmla="*/ 188606 h 1696709"/>
                                <a:gd name="connsiteX3" fmla="*/ 476186 w 2543244"/>
                                <a:gd name="connsiteY3" fmla="*/ 12023 h 1696709"/>
                                <a:gd name="connsiteX4" fmla="*/ 2164606 w 2543244"/>
                                <a:gd name="connsiteY4" fmla="*/ 0 h 1696709"/>
                                <a:gd name="connsiteX5" fmla="*/ 2312998 w 2543244"/>
                                <a:gd name="connsiteY5" fmla="*/ 200652 h 1696709"/>
                                <a:gd name="connsiteX6" fmla="*/ 2541597 w 2543244"/>
                                <a:gd name="connsiteY6" fmla="*/ 1536145 h 1696709"/>
                                <a:gd name="connsiteX7" fmla="*/ 2270105 w 2543244"/>
                                <a:gd name="connsiteY7" fmla="*/ 1696225 h 1696709"/>
                                <a:gd name="connsiteX8" fmla="*/ 99193 w 2543244"/>
                                <a:gd name="connsiteY8" fmla="*/ 1684196 h 1696709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198531 w 2415653"/>
                                <a:gd name="connsiteY0" fmla="*/ 1676471 h 1696663"/>
                                <a:gd name="connsiteX1" fmla="*/ 1487 w 2415653"/>
                                <a:gd name="connsiteY1" fmla="*/ 1500048 h 1696663"/>
                                <a:gd name="connsiteX2" fmla="*/ 290246 w 2415653"/>
                                <a:gd name="connsiteY2" fmla="*/ 188606 h 1696663"/>
                                <a:gd name="connsiteX3" fmla="*/ 474738 w 2415653"/>
                                <a:gd name="connsiteY3" fmla="*/ 12023 h 1696663"/>
                                <a:gd name="connsiteX4" fmla="*/ 2163158 w 2415653"/>
                                <a:gd name="connsiteY4" fmla="*/ 0 h 1696663"/>
                                <a:gd name="connsiteX5" fmla="*/ 2311550 w 2415653"/>
                                <a:gd name="connsiteY5" fmla="*/ 200652 h 1696663"/>
                                <a:gd name="connsiteX6" fmla="*/ 2410568 w 2415653"/>
                                <a:gd name="connsiteY6" fmla="*/ 1528420 h 1696663"/>
                                <a:gd name="connsiteX7" fmla="*/ 2268657 w 2415653"/>
                                <a:gd name="connsiteY7" fmla="*/ 1696225 h 1696663"/>
                                <a:gd name="connsiteX8" fmla="*/ 198531 w 2415653"/>
                                <a:gd name="connsiteY8" fmla="*/ 1676471 h 1696663"/>
                                <a:gd name="connsiteX0" fmla="*/ 120286 w 2337408"/>
                                <a:gd name="connsiteY0" fmla="*/ 1676471 h 1696663"/>
                                <a:gd name="connsiteX1" fmla="*/ 2430 w 2337408"/>
                                <a:gd name="connsiteY1" fmla="*/ 1461426 h 1696663"/>
                                <a:gd name="connsiteX2" fmla="*/ 212001 w 2337408"/>
                                <a:gd name="connsiteY2" fmla="*/ 188606 h 1696663"/>
                                <a:gd name="connsiteX3" fmla="*/ 396493 w 2337408"/>
                                <a:gd name="connsiteY3" fmla="*/ 12023 h 1696663"/>
                                <a:gd name="connsiteX4" fmla="*/ 2084913 w 2337408"/>
                                <a:gd name="connsiteY4" fmla="*/ 0 h 1696663"/>
                                <a:gd name="connsiteX5" fmla="*/ 2233305 w 2337408"/>
                                <a:gd name="connsiteY5" fmla="*/ 200652 h 1696663"/>
                                <a:gd name="connsiteX6" fmla="*/ 2332323 w 2337408"/>
                                <a:gd name="connsiteY6" fmla="*/ 1528420 h 1696663"/>
                                <a:gd name="connsiteX7" fmla="*/ 2190412 w 2337408"/>
                                <a:gd name="connsiteY7" fmla="*/ 1696225 h 1696663"/>
                                <a:gd name="connsiteX8" fmla="*/ 120286 w 2337408"/>
                                <a:gd name="connsiteY8" fmla="*/ 1676471 h 1696663"/>
                                <a:gd name="connsiteX0" fmla="*/ 106204 w 2323326"/>
                                <a:gd name="connsiteY0" fmla="*/ 1676471 h 1696663"/>
                                <a:gd name="connsiteX1" fmla="*/ 2746 w 2323326"/>
                                <a:gd name="connsiteY1" fmla="*/ 1476875 h 1696663"/>
                                <a:gd name="connsiteX2" fmla="*/ 197919 w 2323326"/>
                                <a:gd name="connsiteY2" fmla="*/ 188606 h 1696663"/>
                                <a:gd name="connsiteX3" fmla="*/ 382411 w 2323326"/>
                                <a:gd name="connsiteY3" fmla="*/ 12023 h 1696663"/>
                                <a:gd name="connsiteX4" fmla="*/ 2070831 w 2323326"/>
                                <a:gd name="connsiteY4" fmla="*/ 0 h 1696663"/>
                                <a:gd name="connsiteX5" fmla="*/ 2219223 w 2323326"/>
                                <a:gd name="connsiteY5" fmla="*/ 200652 h 1696663"/>
                                <a:gd name="connsiteX6" fmla="*/ 2318241 w 2323326"/>
                                <a:gd name="connsiteY6" fmla="*/ 1528420 h 1696663"/>
                                <a:gd name="connsiteX7" fmla="*/ 2176330 w 2323326"/>
                                <a:gd name="connsiteY7" fmla="*/ 1696225 h 1696663"/>
                                <a:gd name="connsiteX8" fmla="*/ 106204 w 2323326"/>
                                <a:gd name="connsiteY8" fmla="*/ 1676471 h 1696663"/>
                                <a:gd name="connsiteX0" fmla="*/ 99195 w 2316317"/>
                                <a:gd name="connsiteY0" fmla="*/ 1676471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5 w 2316317"/>
                                <a:gd name="connsiteY8" fmla="*/ 1676471 h 1696663"/>
                                <a:gd name="connsiteX0" fmla="*/ 99194 w 2316317"/>
                                <a:gd name="connsiteY0" fmla="*/ 1691923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4 w 2316317"/>
                                <a:gd name="connsiteY8" fmla="*/ 1691923 h 1696663"/>
                                <a:gd name="connsiteX0" fmla="*/ 71514 w 2317433"/>
                                <a:gd name="connsiteY0" fmla="*/ 1684200 h 1696663"/>
                                <a:gd name="connsiteX1" fmla="*/ 4052 w 2317433"/>
                                <a:gd name="connsiteY1" fmla="*/ 1476875 h 1696663"/>
                                <a:gd name="connsiteX2" fmla="*/ 192026 w 2317433"/>
                                <a:gd name="connsiteY2" fmla="*/ 188606 h 1696663"/>
                                <a:gd name="connsiteX3" fmla="*/ 376518 w 2317433"/>
                                <a:gd name="connsiteY3" fmla="*/ 12023 h 1696663"/>
                                <a:gd name="connsiteX4" fmla="*/ 2064938 w 2317433"/>
                                <a:gd name="connsiteY4" fmla="*/ 0 h 1696663"/>
                                <a:gd name="connsiteX5" fmla="*/ 2213330 w 2317433"/>
                                <a:gd name="connsiteY5" fmla="*/ 200652 h 1696663"/>
                                <a:gd name="connsiteX6" fmla="*/ 2312348 w 2317433"/>
                                <a:gd name="connsiteY6" fmla="*/ 1528420 h 1696663"/>
                                <a:gd name="connsiteX7" fmla="*/ 2170437 w 2317433"/>
                                <a:gd name="connsiteY7" fmla="*/ 1696225 h 1696663"/>
                                <a:gd name="connsiteX8" fmla="*/ 71514 w 2317433"/>
                                <a:gd name="connsiteY8" fmla="*/ 1684200 h 16966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17433" h="1696663">
                                  <a:moveTo>
                                    <a:pt x="71514" y="1684200"/>
                                  </a:moveTo>
                                  <a:cubicBezTo>
                                    <a:pt x="43437" y="1674958"/>
                                    <a:pt x="-16000" y="1606438"/>
                                    <a:pt x="4052" y="1476875"/>
                                  </a:cubicBezTo>
                                  <a:lnTo>
                                    <a:pt x="192026" y="188606"/>
                                  </a:lnTo>
                                  <a:cubicBezTo>
                                    <a:pt x="233470" y="9429"/>
                                    <a:pt x="262884" y="22757"/>
                                    <a:pt x="376518" y="12023"/>
                                  </a:cubicBezTo>
                                  <a:lnTo>
                                    <a:pt x="2064938" y="0"/>
                                  </a:lnTo>
                                  <a:cubicBezTo>
                                    <a:pt x="2186592" y="42821"/>
                                    <a:pt x="2187930" y="85642"/>
                                    <a:pt x="2213330" y="200652"/>
                                  </a:cubicBezTo>
                                  <a:lnTo>
                                    <a:pt x="2312348" y="1528420"/>
                                  </a:lnTo>
                                  <a:cubicBezTo>
                                    <a:pt x="2332403" y="1629910"/>
                                    <a:pt x="2294763" y="1703026"/>
                                    <a:pt x="2170437" y="1696225"/>
                                  </a:cubicBezTo>
                                  <a:lnTo>
                                    <a:pt x="71514" y="1684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20000"/>
                                <a:lumOff val="80000"/>
                                <a:alpha val="86000"/>
                              </a:schemeClr>
                            </a:solidFill>
                            <a:ln w="19050" cap="flat" cmpd="sng" algn="ctr">
                              <a:solidFill>
                                <a:srgbClr val="00B0F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Flowchart: Terminator 61"/>
                          <wps:cNvSpPr/>
                          <wps:spPr>
                            <a:xfrm rot="10424935">
                              <a:off x="2273051" y="666972"/>
                              <a:ext cx="391480" cy="577654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7" name="Flowchart: Terminator 61"/>
                          <wps:cNvSpPr/>
                          <wps:spPr>
                            <a:xfrm rot="10579582">
                              <a:off x="1888054" y="666630"/>
                              <a:ext cx="391480" cy="580441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8" name="Flowchart: Terminator 61"/>
                          <wps:cNvSpPr/>
                          <wps:spPr>
                            <a:xfrm rot="11012306">
                              <a:off x="1505734" y="667722"/>
                              <a:ext cx="391485" cy="575375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49" name="Flowchart: Terminator 61"/>
                          <wps:cNvSpPr/>
                          <wps:spPr>
                            <a:xfrm rot="11328721">
                              <a:off x="1113876" y="675189"/>
                              <a:ext cx="391480" cy="570685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0" name="Flowchart: Terminator 61"/>
                          <wps:cNvSpPr/>
                          <wps:spPr>
                            <a:xfrm rot="11430843">
                              <a:off x="769043" y="673555"/>
                              <a:ext cx="345029" cy="570469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1" name="Trapezoid 203"/>
                          <wps:cNvSpPr/>
                          <wps:spPr bwMode="auto">
                            <a:xfrm>
                              <a:off x="866694" y="263263"/>
                              <a:ext cx="1707578" cy="404691"/>
                            </a:xfrm>
                            <a:custGeom>
                              <a:avLst/>
                              <a:gdLst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98814 w 2598814"/>
                                <a:gd name="connsiteY3" fmla="*/ 1672167 h 1672167"/>
                                <a:gd name="connsiteX4" fmla="*/ 0 w 2598814"/>
                                <a:gd name="connsiteY4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478498 w 2598814"/>
                                <a:gd name="connsiteY3" fmla="*/ 1139109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62719 w 2598814"/>
                                <a:gd name="connsiteY3" fmla="*/ 1524122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62719"/>
                                <a:gd name="connsiteY0" fmla="*/ 1672167 h 1684202"/>
                                <a:gd name="connsiteX1" fmla="*/ 328865 w 2562719"/>
                                <a:gd name="connsiteY1" fmla="*/ 0 h 1684202"/>
                                <a:gd name="connsiteX2" fmla="*/ 2269949 w 2562719"/>
                                <a:gd name="connsiteY2" fmla="*/ 0 h 1684202"/>
                                <a:gd name="connsiteX3" fmla="*/ 2562719 w 2562719"/>
                                <a:gd name="connsiteY3" fmla="*/ 1524122 h 1684202"/>
                                <a:gd name="connsiteX4" fmla="*/ 2442404 w 2562719"/>
                                <a:gd name="connsiteY4" fmla="*/ 1684202 h 1684202"/>
                                <a:gd name="connsiteX5" fmla="*/ 0 w 2562719"/>
                                <a:gd name="connsiteY5" fmla="*/ 1672167 h 1684202"/>
                                <a:gd name="connsiteX0" fmla="*/ 0 w 2565341"/>
                                <a:gd name="connsiteY0" fmla="*/ 1672167 h 1684202"/>
                                <a:gd name="connsiteX1" fmla="*/ 328865 w 2565341"/>
                                <a:gd name="connsiteY1" fmla="*/ 0 h 1684202"/>
                                <a:gd name="connsiteX2" fmla="*/ 2269949 w 2565341"/>
                                <a:gd name="connsiteY2" fmla="*/ 0 h 1684202"/>
                                <a:gd name="connsiteX3" fmla="*/ 2562719 w 2565341"/>
                                <a:gd name="connsiteY3" fmla="*/ 1524122 h 1684202"/>
                                <a:gd name="connsiteX4" fmla="*/ 2442404 w 2565341"/>
                                <a:gd name="connsiteY4" fmla="*/ 1684202 h 1684202"/>
                                <a:gd name="connsiteX5" fmla="*/ 0 w 2565341"/>
                                <a:gd name="connsiteY5" fmla="*/ 1672167 h 1684202"/>
                                <a:gd name="connsiteX0" fmla="*/ 0 w 2569951"/>
                                <a:gd name="connsiteY0" fmla="*/ 1672167 h 1684686"/>
                                <a:gd name="connsiteX1" fmla="*/ 328865 w 2569951"/>
                                <a:gd name="connsiteY1" fmla="*/ 0 h 1684686"/>
                                <a:gd name="connsiteX2" fmla="*/ 2269949 w 2569951"/>
                                <a:gd name="connsiteY2" fmla="*/ 0 h 1684686"/>
                                <a:gd name="connsiteX3" fmla="*/ 2562719 w 2569951"/>
                                <a:gd name="connsiteY3" fmla="*/ 1524122 h 1684686"/>
                                <a:gd name="connsiteX4" fmla="*/ 2442404 w 2569951"/>
                                <a:gd name="connsiteY4" fmla="*/ 1684202 h 1684686"/>
                                <a:gd name="connsiteX5" fmla="*/ 0 w 2569951"/>
                                <a:gd name="connsiteY5" fmla="*/ 1672167 h 1684686"/>
                                <a:gd name="connsiteX0" fmla="*/ 0 w 2569951"/>
                                <a:gd name="connsiteY0" fmla="*/ 1672167 h 1684686"/>
                                <a:gd name="connsiteX1" fmla="*/ 24057 w 2569951"/>
                                <a:gd name="connsiteY1" fmla="*/ 1463962 h 1684686"/>
                                <a:gd name="connsiteX2" fmla="*/ 328865 w 2569951"/>
                                <a:gd name="connsiteY2" fmla="*/ 0 h 1684686"/>
                                <a:gd name="connsiteX3" fmla="*/ 2269949 w 2569951"/>
                                <a:gd name="connsiteY3" fmla="*/ 0 h 1684686"/>
                                <a:gd name="connsiteX4" fmla="*/ 2562719 w 2569951"/>
                                <a:gd name="connsiteY4" fmla="*/ 1524122 h 1684686"/>
                                <a:gd name="connsiteX5" fmla="*/ 2442404 w 2569951"/>
                                <a:gd name="connsiteY5" fmla="*/ 1684202 h 1684686"/>
                                <a:gd name="connsiteX6" fmla="*/ 0 w 2569951"/>
                                <a:gd name="connsiteY6" fmla="*/ 1672167 h 1684686"/>
                                <a:gd name="connsiteX0" fmla="*/ 9239 w 2579190"/>
                                <a:gd name="connsiteY0" fmla="*/ 1672167 h 1684686"/>
                                <a:gd name="connsiteX1" fmla="*/ 33296 w 2579190"/>
                                <a:gd name="connsiteY1" fmla="*/ 1463962 h 1684686"/>
                                <a:gd name="connsiteX2" fmla="*/ 338104 w 2579190"/>
                                <a:gd name="connsiteY2" fmla="*/ 0 h 1684686"/>
                                <a:gd name="connsiteX3" fmla="*/ 2279188 w 2579190"/>
                                <a:gd name="connsiteY3" fmla="*/ 0 h 1684686"/>
                                <a:gd name="connsiteX4" fmla="*/ 2571958 w 2579190"/>
                                <a:gd name="connsiteY4" fmla="*/ 1524122 h 1684686"/>
                                <a:gd name="connsiteX5" fmla="*/ 2451643 w 2579190"/>
                                <a:gd name="connsiteY5" fmla="*/ 1684202 h 1684686"/>
                                <a:gd name="connsiteX6" fmla="*/ 9239 w 2579190"/>
                                <a:gd name="connsiteY6" fmla="*/ 1672167 h 1684686"/>
                                <a:gd name="connsiteX0" fmla="*/ 6742 w 2600756"/>
                                <a:gd name="connsiteY0" fmla="*/ 1672167 h 1684686"/>
                                <a:gd name="connsiteX1" fmla="*/ 54862 w 2600756"/>
                                <a:gd name="connsiteY1" fmla="*/ 1463962 h 1684686"/>
                                <a:gd name="connsiteX2" fmla="*/ 359670 w 2600756"/>
                                <a:gd name="connsiteY2" fmla="*/ 0 h 1684686"/>
                                <a:gd name="connsiteX3" fmla="*/ 2300754 w 2600756"/>
                                <a:gd name="connsiteY3" fmla="*/ 0 h 1684686"/>
                                <a:gd name="connsiteX4" fmla="*/ 2593524 w 2600756"/>
                                <a:gd name="connsiteY4" fmla="*/ 1524122 h 1684686"/>
                                <a:gd name="connsiteX5" fmla="*/ 2473209 w 2600756"/>
                                <a:gd name="connsiteY5" fmla="*/ 1684202 h 1684686"/>
                                <a:gd name="connsiteX6" fmla="*/ 6742 w 2600756"/>
                                <a:gd name="connsiteY6" fmla="*/ 1672167 h 1684686"/>
                                <a:gd name="connsiteX0" fmla="*/ 19598 w 2553454"/>
                                <a:gd name="connsiteY0" fmla="*/ 1672167 h 1684686"/>
                                <a:gd name="connsiteX1" fmla="*/ 7560 w 2553454"/>
                                <a:gd name="connsiteY1" fmla="*/ 1463962 h 1684686"/>
                                <a:gd name="connsiteX2" fmla="*/ 312368 w 2553454"/>
                                <a:gd name="connsiteY2" fmla="*/ 0 h 1684686"/>
                                <a:gd name="connsiteX3" fmla="*/ 2253452 w 2553454"/>
                                <a:gd name="connsiteY3" fmla="*/ 0 h 1684686"/>
                                <a:gd name="connsiteX4" fmla="*/ 2546222 w 2553454"/>
                                <a:gd name="connsiteY4" fmla="*/ 1524122 h 1684686"/>
                                <a:gd name="connsiteX5" fmla="*/ 2425907 w 2553454"/>
                                <a:gd name="connsiteY5" fmla="*/ 1684202 h 1684686"/>
                                <a:gd name="connsiteX6" fmla="*/ 19598 w 2553454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20487 w 2561573"/>
                                <a:gd name="connsiteY2" fmla="*/ 0 h 1684686"/>
                                <a:gd name="connsiteX3" fmla="*/ 2261571 w 2561573"/>
                                <a:gd name="connsiteY3" fmla="*/ 0 h 1684686"/>
                                <a:gd name="connsiteX4" fmla="*/ 2554341 w 2561573"/>
                                <a:gd name="connsiteY4" fmla="*/ 1524122 h 1684686"/>
                                <a:gd name="connsiteX5" fmla="*/ 2434026 w 2561573"/>
                                <a:gd name="connsiteY5" fmla="*/ 1684202 h 1684686"/>
                                <a:gd name="connsiteX6" fmla="*/ 27717 w 2561573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554341 w 2561573"/>
                                <a:gd name="connsiteY5" fmla="*/ 1524122 h 1684686"/>
                                <a:gd name="connsiteX6" fmla="*/ 2434026 w 2561573"/>
                                <a:gd name="connsiteY6" fmla="*/ 1684202 h 1684686"/>
                                <a:gd name="connsiteX7" fmla="*/ 27717 w 2561573"/>
                                <a:gd name="connsiteY7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6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89648 w 2561573"/>
                                <a:gd name="connsiteY5" fmla="*/ 32210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77616 w 2561573"/>
                                <a:gd name="connsiteY5" fmla="*/ 3221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277616 w 2561573"/>
                                <a:gd name="connsiteY5" fmla="*/ 44239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01679 w 2561573"/>
                                <a:gd name="connsiteY5" fmla="*/ 128463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25742 w 2561573"/>
                                <a:gd name="connsiteY5" fmla="*/ 200655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64543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156757 w 2558266"/>
                                <a:gd name="connsiteY0" fmla="*/ 1684190 h 1696709"/>
                                <a:gd name="connsiteX1" fmla="*/ 340 w 2558266"/>
                                <a:gd name="connsiteY1" fmla="*/ 1536143 h 1696709"/>
                                <a:gd name="connsiteX2" fmla="*/ 301131 w 2558266"/>
                                <a:gd name="connsiteY2" fmla="*/ 188606 h 1696709"/>
                                <a:gd name="connsiteX3" fmla="*/ 485623 w 2558266"/>
                                <a:gd name="connsiteY3" fmla="*/ 12023 h 1696709"/>
                                <a:gd name="connsiteX4" fmla="*/ 2174043 w 2558266"/>
                                <a:gd name="connsiteY4" fmla="*/ 0 h 1696709"/>
                                <a:gd name="connsiteX5" fmla="*/ 2322435 w 2558266"/>
                                <a:gd name="connsiteY5" fmla="*/ 200652 h 1696709"/>
                                <a:gd name="connsiteX6" fmla="*/ 2551034 w 2558266"/>
                                <a:gd name="connsiteY6" fmla="*/ 1536145 h 1696709"/>
                                <a:gd name="connsiteX7" fmla="*/ 2430719 w 2558266"/>
                                <a:gd name="connsiteY7" fmla="*/ 1696225 h 1696709"/>
                                <a:gd name="connsiteX8" fmla="*/ 156757 w 2558266"/>
                                <a:gd name="connsiteY8" fmla="*/ 1684190 h 1696709"/>
                                <a:gd name="connsiteX0" fmla="*/ 73024 w 2558754"/>
                                <a:gd name="connsiteY0" fmla="*/ 1684193 h 1696709"/>
                                <a:gd name="connsiteX1" fmla="*/ 828 w 2558754"/>
                                <a:gd name="connsiteY1" fmla="*/ 1536143 h 1696709"/>
                                <a:gd name="connsiteX2" fmla="*/ 301619 w 2558754"/>
                                <a:gd name="connsiteY2" fmla="*/ 188606 h 1696709"/>
                                <a:gd name="connsiteX3" fmla="*/ 486111 w 2558754"/>
                                <a:gd name="connsiteY3" fmla="*/ 12023 h 1696709"/>
                                <a:gd name="connsiteX4" fmla="*/ 2174531 w 2558754"/>
                                <a:gd name="connsiteY4" fmla="*/ 0 h 1696709"/>
                                <a:gd name="connsiteX5" fmla="*/ 2322923 w 2558754"/>
                                <a:gd name="connsiteY5" fmla="*/ 200652 h 1696709"/>
                                <a:gd name="connsiteX6" fmla="*/ 2551522 w 2558754"/>
                                <a:gd name="connsiteY6" fmla="*/ 1536145 h 1696709"/>
                                <a:gd name="connsiteX7" fmla="*/ 2431207 w 2558754"/>
                                <a:gd name="connsiteY7" fmla="*/ 1696225 h 1696709"/>
                                <a:gd name="connsiteX8" fmla="*/ 73024 w 2558754"/>
                                <a:gd name="connsiteY8" fmla="*/ 1684193 h 1696709"/>
                                <a:gd name="connsiteX0" fmla="*/ 27716 w 2561573"/>
                                <a:gd name="connsiteY0" fmla="*/ 1684196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6 w 2561573"/>
                                <a:gd name="connsiteY8" fmla="*/ 1684196 h 1696709"/>
                                <a:gd name="connsiteX0" fmla="*/ 108803 w 2558439"/>
                                <a:gd name="connsiteY0" fmla="*/ 1684196 h 1696709"/>
                                <a:gd name="connsiteX1" fmla="*/ 513 w 2558439"/>
                                <a:gd name="connsiteY1" fmla="*/ 1536143 h 1696709"/>
                                <a:gd name="connsiteX2" fmla="*/ 301304 w 2558439"/>
                                <a:gd name="connsiteY2" fmla="*/ 188606 h 1696709"/>
                                <a:gd name="connsiteX3" fmla="*/ 485796 w 2558439"/>
                                <a:gd name="connsiteY3" fmla="*/ 12023 h 1696709"/>
                                <a:gd name="connsiteX4" fmla="*/ 2174216 w 2558439"/>
                                <a:gd name="connsiteY4" fmla="*/ 0 h 1696709"/>
                                <a:gd name="connsiteX5" fmla="*/ 2322608 w 2558439"/>
                                <a:gd name="connsiteY5" fmla="*/ 200652 h 1696709"/>
                                <a:gd name="connsiteX6" fmla="*/ 2551207 w 2558439"/>
                                <a:gd name="connsiteY6" fmla="*/ 1536145 h 1696709"/>
                                <a:gd name="connsiteX7" fmla="*/ 2430892 w 2558439"/>
                                <a:gd name="connsiteY7" fmla="*/ 1696225 h 1696709"/>
                                <a:gd name="connsiteX8" fmla="*/ 108803 w 2558439"/>
                                <a:gd name="connsiteY8" fmla="*/ 1684196 h 1696709"/>
                                <a:gd name="connsiteX0" fmla="*/ 96846 w 2546482"/>
                                <a:gd name="connsiteY0" fmla="*/ 1684196 h 1696709"/>
                                <a:gd name="connsiteX1" fmla="*/ 588 w 2546482"/>
                                <a:gd name="connsiteY1" fmla="*/ 1500048 h 1696709"/>
                                <a:gd name="connsiteX2" fmla="*/ 289347 w 2546482"/>
                                <a:gd name="connsiteY2" fmla="*/ 188606 h 1696709"/>
                                <a:gd name="connsiteX3" fmla="*/ 473839 w 2546482"/>
                                <a:gd name="connsiteY3" fmla="*/ 12023 h 1696709"/>
                                <a:gd name="connsiteX4" fmla="*/ 2162259 w 2546482"/>
                                <a:gd name="connsiteY4" fmla="*/ 0 h 1696709"/>
                                <a:gd name="connsiteX5" fmla="*/ 2310651 w 2546482"/>
                                <a:gd name="connsiteY5" fmla="*/ 200652 h 1696709"/>
                                <a:gd name="connsiteX6" fmla="*/ 2539250 w 2546482"/>
                                <a:gd name="connsiteY6" fmla="*/ 1536145 h 1696709"/>
                                <a:gd name="connsiteX7" fmla="*/ 2418935 w 2546482"/>
                                <a:gd name="connsiteY7" fmla="*/ 1696225 h 1696709"/>
                                <a:gd name="connsiteX8" fmla="*/ 96846 w 2546482"/>
                                <a:gd name="connsiteY8" fmla="*/ 1684196 h 1696709"/>
                                <a:gd name="connsiteX0" fmla="*/ 99193 w 2548829"/>
                                <a:gd name="connsiteY0" fmla="*/ 1684196 h 1696709"/>
                                <a:gd name="connsiteX1" fmla="*/ 2935 w 2548829"/>
                                <a:gd name="connsiteY1" fmla="*/ 1500048 h 1696709"/>
                                <a:gd name="connsiteX2" fmla="*/ 291694 w 2548829"/>
                                <a:gd name="connsiteY2" fmla="*/ 188606 h 1696709"/>
                                <a:gd name="connsiteX3" fmla="*/ 476186 w 2548829"/>
                                <a:gd name="connsiteY3" fmla="*/ 12023 h 1696709"/>
                                <a:gd name="connsiteX4" fmla="*/ 2164606 w 2548829"/>
                                <a:gd name="connsiteY4" fmla="*/ 0 h 1696709"/>
                                <a:gd name="connsiteX5" fmla="*/ 2312998 w 2548829"/>
                                <a:gd name="connsiteY5" fmla="*/ 200652 h 1696709"/>
                                <a:gd name="connsiteX6" fmla="*/ 2541597 w 2548829"/>
                                <a:gd name="connsiteY6" fmla="*/ 1536145 h 1696709"/>
                                <a:gd name="connsiteX7" fmla="*/ 2421282 w 2548829"/>
                                <a:gd name="connsiteY7" fmla="*/ 1696225 h 1696709"/>
                                <a:gd name="connsiteX8" fmla="*/ 99193 w 2548829"/>
                                <a:gd name="connsiteY8" fmla="*/ 1684196 h 1696709"/>
                                <a:gd name="connsiteX0" fmla="*/ 99193 w 2543244"/>
                                <a:gd name="connsiteY0" fmla="*/ 1684196 h 1696709"/>
                                <a:gd name="connsiteX1" fmla="*/ 2935 w 2543244"/>
                                <a:gd name="connsiteY1" fmla="*/ 1500048 h 1696709"/>
                                <a:gd name="connsiteX2" fmla="*/ 291694 w 2543244"/>
                                <a:gd name="connsiteY2" fmla="*/ 188606 h 1696709"/>
                                <a:gd name="connsiteX3" fmla="*/ 476186 w 2543244"/>
                                <a:gd name="connsiteY3" fmla="*/ 12023 h 1696709"/>
                                <a:gd name="connsiteX4" fmla="*/ 2164606 w 2543244"/>
                                <a:gd name="connsiteY4" fmla="*/ 0 h 1696709"/>
                                <a:gd name="connsiteX5" fmla="*/ 2312998 w 2543244"/>
                                <a:gd name="connsiteY5" fmla="*/ 200652 h 1696709"/>
                                <a:gd name="connsiteX6" fmla="*/ 2541597 w 2543244"/>
                                <a:gd name="connsiteY6" fmla="*/ 1536145 h 1696709"/>
                                <a:gd name="connsiteX7" fmla="*/ 2270105 w 2543244"/>
                                <a:gd name="connsiteY7" fmla="*/ 1696225 h 1696709"/>
                                <a:gd name="connsiteX8" fmla="*/ 99193 w 2543244"/>
                                <a:gd name="connsiteY8" fmla="*/ 1684196 h 1696709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198531 w 2415653"/>
                                <a:gd name="connsiteY0" fmla="*/ 1676471 h 1696663"/>
                                <a:gd name="connsiteX1" fmla="*/ 1487 w 2415653"/>
                                <a:gd name="connsiteY1" fmla="*/ 1500048 h 1696663"/>
                                <a:gd name="connsiteX2" fmla="*/ 290246 w 2415653"/>
                                <a:gd name="connsiteY2" fmla="*/ 188606 h 1696663"/>
                                <a:gd name="connsiteX3" fmla="*/ 474738 w 2415653"/>
                                <a:gd name="connsiteY3" fmla="*/ 12023 h 1696663"/>
                                <a:gd name="connsiteX4" fmla="*/ 2163158 w 2415653"/>
                                <a:gd name="connsiteY4" fmla="*/ 0 h 1696663"/>
                                <a:gd name="connsiteX5" fmla="*/ 2311550 w 2415653"/>
                                <a:gd name="connsiteY5" fmla="*/ 200652 h 1696663"/>
                                <a:gd name="connsiteX6" fmla="*/ 2410568 w 2415653"/>
                                <a:gd name="connsiteY6" fmla="*/ 1528420 h 1696663"/>
                                <a:gd name="connsiteX7" fmla="*/ 2268657 w 2415653"/>
                                <a:gd name="connsiteY7" fmla="*/ 1696225 h 1696663"/>
                                <a:gd name="connsiteX8" fmla="*/ 198531 w 2415653"/>
                                <a:gd name="connsiteY8" fmla="*/ 1676471 h 1696663"/>
                                <a:gd name="connsiteX0" fmla="*/ 120286 w 2337408"/>
                                <a:gd name="connsiteY0" fmla="*/ 1676471 h 1696663"/>
                                <a:gd name="connsiteX1" fmla="*/ 2430 w 2337408"/>
                                <a:gd name="connsiteY1" fmla="*/ 1461426 h 1696663"/>
                                <a:gd name="connsiteX2" fmla="*/ 212001 w 2337408"/>
                                <a:gd name="connsiteY2" fmla="*/ 188606 h 1696663"/>
                                <a:gd name="connsiteX3" fmla="*/ 396493 w 2337408"/>
                                <a:gd name="connsiteY3" fmla="*/ 12023 h 1696663"/>
                                <a:gd name="connsiteX4" fmla="*/ 2084913 w 2337408"/>
                                <a:gd name="connsiteY4" fmla="*/ 0 h 1696663"/>
                                <a:gd name="connsiteX5" fmla="*/ 2233305 w 2337408"/>
                                <a:gd name="connsiteY5" fmla="*/ 200652 h 1696663"/>
                                <a:gd name="connsiteX6" fmla="*/ 2332323 w 2337408"/>
                                <a:gd name="connsiteY6" fmla="*/ 1528420 h 1696663"/>
                                <a:gd name="connsiteX7" fmla="*/ 2190412 w 2337408"/>
                                <a:gd name="connsiteY7" fmla="*/ 1696225 h 1696663"/>
                                <a:gd name="connsiteX8" fmla="*/ 120286 w 2337408"/>
                                <a:gd name="connsiteY8" fmla="*/ 1676471 h 1696663"/>
                                <a:gd name="connsiteX0" fmla="*/ 106204 w 2323326"/>
                                <a:gd name="connsiteY0" fmla="*/ 1676471 h 1696663"/>
                                <a:gd name="connsiteX1" fmla="*/ 2746 w 2323326"/>
                                <a:gd name="connsiteY1" fmla="*/ 1476875 h 1696663"/>
                                <a:gd name="connsiteX2" fmla="*/ 197919 w 2323326"/>
                                <a:gd name="connsiteY2" fmla="*/ 188606 h 1696663"/>
                                <a:gd name="connsiteX3" fmla="*/ 382411 w 2323326"/>
                                <a:gd name="connsiteY3" fmla="*/ 12023 h 1696663"/>
                                <a:gd name="connsiteX4" fmla="*/ 2070831 w 2323326"/>
                                <a:gd name="connsiteY4" fmla="*/ 0 h 1696663"/>
                                <a:gd name="connsiteX5" fmla="*/ 2219223 w 2323326"/>
                                <a:gd name="connsiteY5" fmla="*/ 200652 h 1696663"/>
                                <a:gd name="connsiteX6" fmla="*/ 2318241 w 2323326"/>
                                <a:gd name="connsiteY6" fmla="*/ 1528420 h 1696663"/>
                                <a:gd name="connsiteX7" fmla="*/ 2176330 w 2323326"/>
                                <a:gd name="connsiteY7" fmla="*/ 1696225 h 1696663"/>
                                <a:gd name="connsiteX8" fmla="*/ 106204 w 2323326"/>
                                <a:gd name="connsiteY8" fmla="*/ 1676471 h 1696663"/>
                                <a:gd name="connsiteX0" fmla="*/ 99195 w 2316317"/>
                                <a:gd name="connsiteY0" fmla="*/ 1676471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5 w 2316317"/>
                                <a:gd name="connsiteY8" fmla="*/ 1676471 h 1696663"/>
                                <a:gd name="connsiteX0" fmla="*/ 99194 w 2316317"/>
                                <a:gd name="connsiteY0" fmla="*/ 1691923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4 w 2316317"/>
                                <a:gd name="connsiteY8" fmla="*/ 1691923 h 1696663"/>
                                <a:gd name="connsiteX0" fmla="*/ 71514 w 2317433"/>
                                <a:gd name="connsiteY0" fmla="*/ 1684200 h 1696663"/>
                                <a:gd name="connsiteX1" fmla="*/ 4052 w 2317433"/>
                                <a:gd name="connsiteY1" fmla="*/ 1476875 h 1696663"/>
                                <a:gd name="connsiteX2" fmla="*/ 192026 w 2317433"/>
                                <a:gd name="connsiteY2" fmla="*/ 188606 h 1696663"/>
                                <a:gd name="connsiteX3" fmla="*/ 376518 w 2317433"/>
                                <a:gd name="connsiteY3" fmla="*/ 12023 h 1696663"/>
                                <a:gd name="connsiteX4" fmla="*/ 2064938 w 2317433"/>
                                <a:gd name="connsiteY4" fmla="*/ 0 h 1696663"/>
                                <a:gd name="connsiteX5" fmla="*/ 2213330 w 2317433"/>
                                <a:gd name="connsiteY5" fmla="*/ 200652 h 1696663"/>
                                <a:gd name="connsiteX6" fmla="*/ 2312348 w 2317433"/>
                                <a:gd name="connsiteY6" fmla="*/ 1528420 h 1696663"/>
                                <a:gd name="connsiteX7" fmla="*/ 2170437 w 2317433"/>
                                <a:gd name="connsiteY7" fmla="*/ 1696225 h 1696663"/>
                                <a:gd name="connsiteX8" fmla="*/ 71514 w 2317433"/>
                                <a:gd name="connsiteY8" fmla="*/ 1684200 h 16966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17433" h="1696663">
                                  <a:moveTo>
                                    <a:pt x="71514" y="1684200"/>
                                  </a:moveTo>
                                  <a:cubicBezTo>
                                    <a:pt x="43437" y="1674958"/>
                                    <a:pt x="-16000" y="1606438"/>
                                    <a:pt x="4052" y="1476875"/>
                                  </a:cubicBezTo>
                                  <a:lnTo>
                                    <a:pt x="192026" y="188606"/>
                                  </a:lnTo>
                                  <a:cubicBezTo>
                                    <a:pt x="233470" y="9429"/>
                                    <a:pt x="262884" y="22757"/>
                                    <a:pt x="376518" y="12023"/>
                                  </a:cubicBezTo>
                                  <a:lnTo>
                                    <a:pt x="2064938" y="0"/>
                                  </a:lnTo>
                                  <a:cubicBezTo>
                                    <a:pt x="2186592" y="42821"/>
                                    <a:pt x="2187930" y="85642"/>
                                    <a:pt x="2213330" y="200652"/>
                                  </a:cubicBezTo>
                                  <a:lnTo>
                                    <a:pt x="2312348" y="1528420"/>
                                  </a:lnTo>
                                  <a:cubicBezTo>
                                    <a:pt x="2332403" y="1629910"/>
                                    <a:pt x="2294763" y="1703026"/>
                                    <a:pt x="2170437" y="1696225"/>
                                  </a:cubicBezTo>
                                  <a:lnTo>
                                    <a:pt x="71514" y="1684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20000"/>
                                <a:lumOff val="80000"/>
                                <a:alpha val="86000"/>
                              </a:schemeClr>
                            </a:solidFill>
                            <a:ln w="19050" cap="flat" cmpd="sng" algn="ctr">
                              <a:solidFill>
                                <a:srgbClr val="00B0F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Flowchart: Terminator 61"/>
                          <wps:cNvSpPr/>
                          <wps:spPr>
                            <a:xfrm rot="10424935">
                              <a:off x="2202873" y="266224"/>
                              <a:ext cx="320333" cy="398606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3" name="Flowchart: Terminator 61"/>
                          <wps:cNvSpPr/>
                          <wps:spPr>
                            <a:xfrm rot="10563313">
                              <a:off x="1888857" y="263096"/>
                              <a:ext cx="320334" cy="398606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4" name="Flowchart: Terminator 61"/>
                          <wps:cNvSpPr/>
                          <wps:spPr>
                            <a:xfrm rot="10993331">
                              <a:off x="1564997" y="265507"/>
                              <a:ext cx="320334" cy="398606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5" name="Flowchart: Terminator 61"/>
                          <wps:cNvSpPr/>
                          <wps:spPr>
                            <a:xfrm rot="11108541">
                              <a:off x="1245545" y="269569"/>
                              <a:ext cx="320334" cy="398606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6" name="Flowchart: Terminator 61"/>
                          <wps:cNvSpPr/>
                          <wps:spPr>
                            <a:xfrm rot="11328036">
                              <a:off x="931043" y="271831"/>
                              <a:ext cx="320334" cy="398606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7" name="Trapezoid 203"/>
                          <wps:cNvSpPr/>
                          <wps:spPr bwMode="auto">
                            <a:xfrm>
                              <a:off x="1069493" y="1810"/>
                              <a:ext cx="1398453" cy="265077"/>
                            </a:xfrm>
                            <a:custGeom>
                              <a:avLst/>
                              <a:gdLst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98814 w 2598814"/>
                                <a:gd name="connsiteY3" fmla="*/ 1672167 h 1672167"/>
                                <a:gd name="connsiteX4" fmla="*/ 0 w 2598814"/>
                                <a:gd name="connsiteY4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478498 w 2598814"/>
                                <a:gd name="connsiteY3" fmla="*/ 1139109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98814"/>
                                <a:gd name="connsiteY0" fmla="*/ 1672167 h 1672167"/>
                                <a:gd name="connsiteX1" fmla="*/ 328865 w 2598814"/>
                                <a:gd name="connsiteY1" fmla="*/ 0 h 1672167"/>
                                <a:gd name="connsiteX2" fmla="*/ 2269949 w 2598814"/>
                                <a:gd name="connsiteY2" fmla="*/ 0 h 1672167"/>
                                <a:gd name="connsiteX3" fmla="*/ 2562719 w 2598814"/>
                                <a:gd name="connsiteY3" fmla="*/ 1524122 h 1672167"/>
                                <a:gd name="connsiteX4" fmla="*/ 2598814 w 2598814"/>
                                <a:gd name="connsiteY4" fmla="*/ 1672167 h 1672167"/>
                                <a:gd name="connsiteX5" fmla="*/ 0 w 2598814"/>
                                <a:gd name="connsiteY5" fmla="*/ 1672167 h 1672167"/>
                                <a:gd name="connsiteX0" fmla="*/ 0 w 2562719"/>
                                <a:gd name="connsiteY0" fmla="*/ 1672167 h 1684202"/>
                                <a:gd name="connsiteX1" fmla="*/ 328865 w 2562719"/>
                                <a:gd name="connsiteY1" fmla="*/ 0 h 1684202"/>
                                <a:gd name="connsiteX2" fmla="*/ 2269949 w 2562719"/>
                                <a:gd name="connsiteY2" fmla="*/ 0 h 1684202"/>
                                <a:gd name="connsiteX3" fmla="*/ 2562719 w 2562719"/>
                                <a:gd name="connsiteY3" fmla="*/ 1524122 h 1684202"/>
                                <a:gd name="connsiteX4" fmla="*/ 2442404 w 2562719"/>
                                <a:gd name="connsiteY4" fmla="*/ 1684202 h 1684202"/>
                                <a:gd name="connsiteX5" fmla="*/ 0 w 2562719"/>
                                <a:gd name="connsiteY5" fmla="*/ 1672167 h 1684202"/>
                                <a:gd name="connsiteX0" fmla="*/ 0 w 2565341"/>
                                <a:gd name="connsiteY0" fmla="*/ 1672167 h 1684202"/>
                                <a:gd name="connsiteX1" fmla="*/ 328865 w 2565341"/>
                                <a:gd name="connsiteY1" fmla="*/ 0 h 1684202"/>
                                <a:gd name="connsiteX2" fmla="*/ 2269949 w 2565341"/>
                                <a:gd name="connsiteY2" fmla="*/ 0 h 1684202"/>
                                <a:gd name="connsiteX3" fmla="*/ 2562719 w 2565341"/>
                                <a:gd name="connsiteY3" fmla="*/ 1524122 h 1684202"/>
                                <a:gd name="connsiteX4" fmla="*/ 2442404 w 2565341"/>
                                <a:gd name="connsiteY4" fmla="*/ 1684202 h 1684202"/>
                                <a:gd name="connsiteX5" fmla="*/ 0 w 2565341"/>
                                <a:gd name="connsiteY5" fmla="*/ 1672167 h 1684202"/>
                                <a:gd name="connsiteX0" fmla="*/ 0 w 2569951"/>
                                <a:gd name="connsiteY0" fmla="*/ 1672167 h 1684686"/>
                                <a:gd name="connsiteX1" fmla="*/ 328865 w 2569951"/>
                                <a:gd name="connsiteY1" fmla="*/ 0 h 1684686"/>
                                <a:gd name="connsiteX2" fmla="*/ 2269949 w 2569951"/>
                                <a:gd name="connsiteY2" fmla="*/ 0 h 1684686"/>
                                <a:gd name="connsiteX3" fmla="*/ 2562719 w 2569951"/>
                                <a:gd name="connsiteY3" fmla="*/ 1524122 h 1684686"/>
                                <a:gd name="connsiteX4" fmla="*/ 2442404 w 2569951"/>
                                <a:gd name="connsiteY4" fmla="*/ 1684202 h 1684686"/>
                                <a:gd name="connsiteX5" fmla="*/ 0 w 2569951"/>
                                <a:gd name="connsiteY5" fmla="*/ 1672167 h 1684686"/>
                                <a:gd name="connsiteX0" fmla="*/ 0 w 2569951"/>
                                <a:gd name="connsiteY0" fmla="*/ 1672167 h 1684686"/>
                                <a:gd name="connsiteX1" fmla="*/ 24057 w 2569951"/>
                                <a:gd name="connsiteY1" fmla="*/ 1463962 h 1684686"/>
                                <a:gd name="connsiteX2" fmla="*/ 328865 w 2569951"/>
                                <a:gd name="connsiteY2" fmla="*/ 0 h 1684686"/>
                                <a:gd name="connsiteX3" fmla="*/ 2269949 w 2569951"/>
                                <a:gd name="connsiteY3" fmla="*/ 0 h 1684686"/>
                                <a:gd name="connsiteX4" fmla="*/ 2562719 w 2569951"/>
                                <a:gd name="connsiteY4" fmla="*/ 1524122 h 1684686"/>
                                <a:gd name="connsiteX5" fmla="*/ 2442404 w 2569951"/>
                                <a:gd name="connsiteY5" fmla="*/ 1684202 h 1684686"/>
                                <a:gd name="connsiteX6" fmla="*/ 0 w 2569951"/>
                                <a:gd name="connsiteY6" fmla="*/ 1672167 h 1684686"/>
                                <a:gd name="connsiteX0" fmla="*/ 9239 w 2579190"/>
                                <a:gd name="connsiteY0" fmla="*/ 1672167 h 1684686"/>
                                <a:gd name="connsiteX1" fmla="*/ 33296 w 2579190"/>
                                <a:gd name="connsiteY1" fmla="*/ 1463962 h 1684686"/>
                                <a:gd name="connsiteX2" fmla="*/ 338104 w 2579190"/>
                                <a:gd name="connsiteY2" fmla="*/ 0 h 1684686"/>
                                <a:gd name="connsiteX3" fmla="*/ 2279188 w 2579190"/>
                                <a:gd name="connsiteY3" fmla="*/ 0 h 1684686"/>
                                <a:gd name="connsiteX4" fmla="*/ 2571958 w 2579190"/>
                                <a:gd name="connsiteY4" fmla="*/ 1524122 h 1684686"/>
                                <a:gd name="connsiteX5" fmla="*/ 2451643 w 2579190"/>
                                <a:gd name="connsiteY5" fmla="*/ 1684202 h 1684686"/>
                                <a:gd name="connsiteX6" fmla="*/ 9239 w 2579190"/>
                                <a:gd name="connsiteY6" fmla="*/ 1672167 h 1684686"/>
                                <a:gd name="connsiteX0" fmla="*/ 6742 w 2600756"/>
                                <a:gd name="connsiteY0" fmla="*/ 1672167 h 1684686"/>
                                <a:gd name="connsiteX1" fmla="*/ 54862 w 2600756"/>
                                <a:gd name="connsiteY1" fmla="*/ 1463962 h 1684686"/>
                                <a:gd name="connsiteX2" fmla="*/ 359670 w 2600756"/>
                                <a:gd name="connsiteY2" fmla="*/ 0 h 1684686"/>
                                <a:gd name="connsiteX3" fmla="*/ 2300754 w 2600756"/>
                                <a:gd name="connsiteY3" fmla="*/ 0 h 1684686"/>
                                <a:gd name="connsiteX4" fmla="*/ 2593524 w 2600756"/>
                                <a:gd name="connsiteY4" fmla="*/ 1524122 h 1684686"/>
                                <a:gd name="connsiteX5" fmla="*/ 2473209 w 2600756"/>
                                <a:gd name="connsiteY5" fmla="*/ 1684202 h 1684686"/>
                                <a:gd name="connsiteX6" fmla="*/ 6742 w 2600756"/>
                                <a:gd name="connsiteY6" fmla="*/ 1672167 h 1684686"/>
                                <a:gd name="connsiteX0" fmla="*/ 19598 w 2553454"/>
                                <a:gd name="connsiteY0" fmla="*/ 1672167 h 1684686"/>
                                <a:gd name="connsiteX1" fmla="*/ 7560 w 2553454"/>
                                <a:gd name="connsiteY1" fmla="*/ 1463962 h 1684686"/>
                                <a:gd name="connsiteX2" fmla="*/ 312368 w 2553454"/>
                                <a:gd name="connsiteY2" fmla="*/ 0 h 1684686"/>
                                <a:gd name="connsiteX3" fmla="*/ 2253452 w 2553454"/>
                                <a:gd name="connsiteY3" fmla="*/ 0 h 1684686"/>
                                <a:gd name="connsiteX4" fmla="*/ 2546222 w 2553454"/>
                                <a:gd name="connsiteY4" fmla="*/ 1524122 h 1684686"/>
                                <a:gd name="connsiteX5" fmla="*/ 2425907 w 2553454"/>
                                <a:gd name="connsiteY5" fmla="*/ 1684202 h 1684686"/>
                                <a:gd name="connsiteX6" fmla="*/ 19598 w 2553454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20487 w 2561573"/>
                                <a:gd name="connsiteY2" fmla="*/ 0 h 1684686"/>
                                <a:gd name="connsiteX3" fmla="*/ 2261571 w 2561573"/>
                                <a:gd name="connsiteY3" fmla="*/ 0 h 1684686"/>
                                <a:gd name="connsiteX4" fmla="*/ 2554341 w 2561573"/>
                                <a:gd name="connsiteY4" fmla="*/ 1524122 h 1684686"/>
                                <a:gd name="connsiteX5" fmla="*/ 2434026 w 2561573"/>
                                <a:gd name="connsiteY5" fmla="*/ 1684202 h 1684686"/>
                                <a:gd name="connsiteX6" fmla="*/ 27717 w 2561573"/>
                                <a:gd name="connsiteY6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554341 w 2561573"/>
                                <a:gd name="connsiteY5" fmla="*/ 1524122 h 1684686"/>
                                <a:gd name="connsiteX6" fmla="*/ 2434026 w 2561573"/>
                                <a:gd name="connsiteY6" fmla="*/ 1684202 h 1684686"/>
                                <a:gd name="connsiteX7" fmla="*/ 27717 w 2561573"/>
                                <a:gd name="connsiteY7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261571 w 2561573"/>
                                <a:gd name="connsiteY4" fmla="*/ 0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301680 w 2561573"/>
                                <a:gd name="connsiteY5" fmla="*/ 104396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89648 w 2561573"/>
                                <a:gd name="connsiteY5" fmla="*/ 32210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72167 h 1684686"/>
                                <a:gd name="connsiteX1" fmla="*/ 3647 w 2561573"/>
                                <a:gd name="connsiteY1" fmla="*/ 1524120 h 1684686"/>
                                <a:gd name="connsiteX2" fmla="*/ 304438 w 2561573"/>
                                <a:gd name="connsiteY2" fmla="*/ 116425 h 1684686"/>
                                <a:gd name="connsiteX3" fmla="*/ 320487 w 2561573"/>
                                <a:gd name="connsiteY3" fmla="*/ 0 h 1684686"/>
                                <a:gd name="connsiteX4" fmla="*/ 2177350 w 2561573"/>
                                <a:gd name="connsiteY4" fmla="*/ 3 h 1684686"/>
                                <a:gd name="connsiteX5" fmla="*/ 2277616 w 2561573"/>
                                <a:gd name="connsiteY5" fmla="*/ 32213 h 1684686"/>
                                <a:gd name="connsiteX6" fmla="*/ 2554341 w 2561573"/>
                                <a:gd name="connsiteY6" fmla="*/ 1524122 h 1684686"/>
                                <a:gd name="connsiteX7" fmla="*/ 2434026 w 2561573"/>
                                <a:gd name="connsiteY7" fmla="*/ 1684202 h 1684686"/>
                                <a:gd name="connsiteX8" fmla="*/ 27717 w 2561573"/>
                                <a:gd name="connsiteY8" fmla="*/ 1672167 h 1684686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277616 w 2561573"/>
                                <a:gd name="connsiteY5" fmla="*/ 44239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01679 w 2561573"/>
                                <a:gd name="connsiteY5" fmla="*/ 128463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3 h 1696712"/>
                                <a:gd name="connsiteX1" fmla="*/ 3647 w 2561573"/>
                                <a:gd name="connsiteY1" fmla="*/ 1536146 h 1696712"/>
                                <a:gd name="connsiteX2" fmla="*/ 304438 w 2561573"/>
                                <a:gd name="connsiteY2" fmla="*/ 128451 h 1696712"/>
                                <a:gd name="connsiteX3" fmla="*/ 320487 w 2561573"/>
                                <a:gd name="connsiteY3" fmla="*/ 12026 h 1696712"/>
                                <a:gd name="connsiteX4" fmla="*/ 2261571 w 2561573"/>
                                <a:gd name="connsiteY4" fmla="*/ 0 h 1696712"/>
                                <a:gd name="connsiteX5" fmla="*/ 2325742 w 2561573"/>
                                <a:gd name="connsiteY5" fmla="*/ 200655 h 1696712"/>
                                <a:gd name="connsiteX6" fmla="*/ 2554341 w 2561573"/>
                                <a:gd name="connsiteY6" fmla="*/ 1536148 h 1696712"/>
                                <a:gd name="connsiteX7" fmla="*/ 2434026 w 2561573"/>
                                <a:gd name="connsiteY7" fmla="*/ 1696228 h 1696712"/>
                                <a:gd name="connsiteX8" fmla="*/ 27717 w 2561573"/>
                                <a:gd name="connsiteY8" fmla="*/ 1684193 h 1696712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28448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64543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320487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40803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27717 w 2561573"/>
                                <a:gd name="connsiteY0" fmla="*/ 1684190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7 w 2561573"/>
                                <a:gd name="connsiteY8" fmla="*/ 1684190 h 1696709"/>
                                <a:gd name="connsiteX0" fmla="*/ 156757 w 2558266"/>
                                <a:gd name="connsiteY0" fmla="*/ 1684190 h 1696709"/>
                                <a:gd name="connsiteX1" fmla="*/ 340 w 2558266"/>
                                <a:gd name="connsiteY1" fmla="*/ 1536143 h 1696709"/>
                                <a:gd name="connsiteX2" fmla="*/ 301131 w 2558266"/>
                                <a:gd name="connsiteY2" fmla="*/ 188606 h 1696709"/>
                                <a:gd name="connsiteX3" fmla="*/ 485623 w 2558266"/>
                                <a:gd name="connsiteY3" fmla="*/ 12023 h 1696709"/>
                                <a:gd name="connsiteX4" fmla="*/ 2174043 w 2558266"/>
                                <a:gd name="connsiteY4" fmla="*/ 0 h 1696709"/>
                                <a:gd name="connsiteX5" fmla="*/ 2322435 w 2558266"/>
                                <a:gd name="connsiteY5" fmla="*/ 200652 h 1696709"/>
                                <a:gd name="connsiteX6" fmla="*/ 2551034 w 2558266"/>
                                <a:gd name="connsiteY6" fmla="*/ 1536145 h 1696709"/>
                                <a:gd name="connsiteX7" fmla="*/ 2430719 w 2558266"/>
                                <a:gd name="connsiteY7" fmla="*/ 1696225 h 1696709"/>
                                <a:gd name="connsiteX8" fmla="*/ 156757 w 2558266"/>
                                <a:gd name="connsiteY8" fmla="*/ 1684190 h 1696709"/>
                                <a:gd name="connsiteX0" fmla="*/ 73024 w 2558754"/>
                                <a:gd name="connsiteY0" fmla="*/ 1684193 h 1696709"/>
                                <a:gd name="connsiteX1" fmla="*/ 828 w 2558754"/>
                                <a:gd name="connsiteY1" fmla="*/ 1536143 h 1696709"/>
                                <a:gd name="connsiteX2" fmla="*/ 301619 w 2558754"/>
                                <a:gd name="connsiteY2" fmla="*/ 188606 h 1696709"/>
                                <a:gd name="connsiteX3" fmla="*/ 486111 w 2558754"/>
                                <a:gd name="connsiteY3" fmla="*/ 12023 h 1696709"/>
                                <a:gd name="connsiteX4" fmla="*/ 2174531 w 2558754"/>
                                <a:gd name="connsiteY4" fmla="*/ 0 h 1696709"/>
                                <a:gd name="connsiteX5" fmla="*/ 2322923 w 2558754"/>
                                <a:gd name="connsiteY5" fmla="*/ 200652 h 1696709"/>
                                <a:gd name="connsiteX6" fmla="*/ 2551522 w 2558754"/>
                                <a:gd name="connsiteY6" fmla="*/ 1536145 h 1696709"/>
                                <a:gd name="connsiteX7" fmla="*/ 2431207 w 2558754"/>
                                <a:gd name="connsiteY7" fmla="*/ 1696225 h 1696709"/>
                                <a:gd name="connsiteX8" fmla="*/ 73024 w 2558754"/>
                                <a:gd name="connsiteY8" fmla="*/ 1684193 h 1696709"/>
                                <a:gd name="connsiteX0" fmla="*/ 27716 w 2561573"/>
                                <a:gd name="connsiteY0" fmla="*/ 1684196 h 1696709"/>
                                <a:gd name="connsiteX1" fmla="*/ 3647 w 2561573"/>
                                <a:gd name="connsiteY1" fmla="*/ 1536143 h 1696709"/>
                                <a:gd name="connsiteX2" fmla="*/ 304438 w 2561573"/>
                                <a:gd name="connsiteY2" fmla="*/ 188606 h 1696709"/>
                                <a:gd name="connsiteX3" fmla="*/ 488930 w 2561573"/>
                                <a:gd name="connsiteY3" fmla="*/ 12023 h 1696709"/>
                                <a:gd name="connsiteX4" fmla="*/ 2177350 w 2561573"/>
                                <a:gd name="connsiteY4" fmla="*/ 0 h 1696709"/>
                                <a:gd name="connsiteX5" fmla="*/ 2325742 w 2561573"/>
                                <a:gd name="connsiteY5" fmla="*/ 200652 h 1696709"/>
                                <a:gd name="connsiteX6" fmla="*/ 2554341 w 2561573"/>
                                <a:gd name="connsiteY6" fmla="*/ 1536145 h 1696709"/>
                                <a:gd name="connsiteX7" fmla="*/ 2434026 w 2561573"/>
                                <a:gd name="connsiteY7" fmla="*/ 1696225 h 1696709"/>
                                <a:gd name="connsiteX8" fmla="*/ 27716 w 2561573"/>
                                <a:gd name="connsiteY8" fmla="*/ 1684196 h 1696709"/>
                                <a:gd name="connsiteX0" fmla="*/ 108803 w 2558439"/>
                                <a:gd name="connsiteY0" fmla="*/ 1684196 h 1696709"/>
                                <a:gd name="connsiteX1" fmla="*/ 513 w 2558439"/>
                                <a:gd name="connsiteY1" fmla="*/ 1536143 h 1696709"/>
                                <a:gd name="connsiteX2" fmla="*/ 301304 w 2558439"/>
                                <a:gd name="connsiteY2" fmla="*/ 188606 h 1696709"/>
                                <a:gd name="connsiteX3" fmla="*/ 485796 w 2558439"/>
                                <a:gd name="connsiteY3" fmla="*/ 12023 h 1696709"/>
                                <a:gd name="connsiteX4" fmla="*/ 2174216 w 2558439"/>
                                <a:gd name="connsiteY4" fmla="*/ 0 h 1696709"/>
                                <a:gd name="connsiteX5" fmla="*/ 2322608 w 2558439"/>
                                <a:gd name="connsiteY5" fmla="*/ 200652 h 1696709"/>
                                <a:gd name="connsiteX6" fmla="*/ 2551207 w 2558439"/>
                                <a:gd name="connsiteY6" fmla="*/ 1536145 h 1696709"/>
                                <a:gd name="connsiteX7" fmla="*/ 2430892 w 2558439"/>
                                <a:gd name="connsiteY7" fmla="*/ 1696225 h 1696709"/>
                                <a:gd name="connsiteX8" fmla="*/ 108803 w 2558439"/>
                                <a:gd name="connsiteY8" fmla="*/ 1684196 h 1696709"/>
                                <a:gd name="connsiteX0" fmla="*/ 96846 w 2546482"/>
                                <a:gd name="connsiteY0" fmla="*/ 1684196 h 1696709"/>
                                <a:gd name="connsiteX1" fmla="*/ 588 w 2546482"/>
                                <a:gd name="connsiteY1" fmla="*/ 1500048 h 1696709"/>
                                <a:gd name="connsiteX2" fmla="*/ 289347 w 2546482"/>
                                <a:gd name="connsiteY2" fmla="*/ 188606 h 1696709"/>
                                <a:gd name="connsiteX3" fmla="*/ 473839 w 2546482"/>
                                <a:gd name="connsiteY3" fmla="*/ 12023 h 1696709"/>
                                <a:gd name="connsiteX4" fmla="*/ 2162259 w 2546482"/>
                                <a:gd name="connsiteY4" fmla="*/ 0 h 1696709"/>
                                <a:gd name="connsiteX5" fmla="*/ 2310651 w 2546482"/>
                                <a:gd name="connsiteY5" fmla="*/ 200652 h 1696709"/>
                                <a:gd name="connsiteX6" fmla="*/ 2539250 w 2546482"/>
                                <a:gd name="connsiteY6" fmla="*/ 1536145 h 1696709"/>
                                <a:gd name="connsiteX7" fmla="*/ 2418935 w 2546482"/>
                                <a:gd name="connsiteY7" fmla="*/ 1696225 h 1696709"/>
                                <a:gd name="connsiteX8" fmla="*/ 96846 w 2546482"/>
                                <a:gd name="connsiteY8" fmla="*/ 1684196 h 1696709"/>
                                <a:gd name="connsiteX0" fmla="*/ 99193 w 2548829"/>
                                <a:gd name="connsiteY0" fmla="*/ 1684196 h 1696709"/>
                                <a:gd name="connsiteX1" fmla="*/ 2935 w 2548829"/>
                                <a:gd name="connsiteY1" fmla="*/ 1500048 h 1696709"/>
                                <a:gd name="connsiteX2" fmla="*/ 291694 w 2548829"/>
                                <a:gd name="connsiteY2" fmla="*/ 188606 h 1696709"/>
                                <a:gd name="connsiteX3" fmla="*/ 476186 w 2548829"/>
                                <a:gd name="connsiteY3" fmla="*/ 12023 h 1696709"/>
                                <a:gd name="connsiteX4" fmla="*/ 2164606 w 2548829"/>
                                <a:gd name="connsiteY4" fmla="*/ 0 h 1696709"/>
                                <a:gd name="connsiteX5" fmla="*/ 2312998 w 2548829"/>
                                <a:gd name="connsiteY5" fmla="*/ 200652 h 1696709"/>
                                <a:gd name="connsiteX6" fmla="*/ 2541597 w 2548829"/>
                                <a:gd name="connsiteY6" fmla="*/ 1536145 h 1696709"/>
                                <a:gd name="connsiteX7" fmla="*/ 2421282 w 2548829"/>
                                <a:gd name="connsiteY7" fmla="*/ 1696225 h 1696709"/>
                                <a:gd name="connsiteX8" fmla="*/ 99193 w 2548829"/>
                                <a:gd name="connsiteY8" fmla="*/ 1684196 h 1696709"/>
                                <a:gd name="connsiteX0" fmla="*/ 99193 w 2543244"/>
                                <a:gd name="connsiteY0" fmla="*/ 1684196 h 1696709"/>
                                <a:gd name="connsiteX1" fmla="*/ 2935 w 2543244"/>
                                <a:gd name="connsiteY1" fmla="*/ 1500048 h 1696709"/>
                                <a:gd name="connsiteX2" fmla="*/ 291694 w 2543244"/>
                                <a:gd name="connsiteY2" fmla="*/ 188606 h 1696709"/>
                                <a:gd name="connsiteX3" fmla="*/ 476186 w 2543244"/>
                                <a:gd name="connsiteY3" fmla="*/ 12023 h 1696709"/>
                                <a:gd name="connsiteX4" fmla="*/ 2164606 w 2543244"/>
                                <a:gd name="connsiteY4" fmla="*/ 0 h 1696709"/>
                                <a:gd name="connsiteX5" fmla="*/ 2312998 w 2543244"/>
                                <a:gd name="connsiteY5" fmla="*/ 200652 h 1696709"/>
                                <a:gd name="connsiteX6" fmla="*/ 2541597 w 2543244"/>
                                <a:gd name="connsiteY6" fmla="*/ 1536145 h 1696709"/>
                                <a:gd name="connsiteX7" fmla="*/ 2270105 w 2543244"/>
                                <a:gd name="connsiteY7" fmla="*/ 1696225 h 1696709"/>
                                <a:gd name="connsiteX8" fmla="*/ 99193 w 2543244"/>
                                <a:gd name="connsiteY8" fmla="*/ 1684196 h 1696709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99193 w 2417101"/>
                                <a:gd name="connsiteY0" fmla="*/ 1684196 h 1696663"/>
                                <a:gd name="connsiteX1" fmla="*/ 2935 w 2417101"/>
                                <a:gd name="connsiteY1" fmla="*/ 1500048 h 1696663"/>
                                <a:gd name="connsiteX2" fmla="*/ 291694 w 2417101"/>
                                <a:gd name="connsiteY2" fmla="*/ 188606 h 1696663"/>
                                <a:gd name="connsiteX3" fmla="*/ 476186 w 2417101"/>
                                <a:gd name="connsiteY3" fmla="*/ 12023 h 1696663"/>
                                <a:gd name="connsiteX4" fmla="*/ 2164606 w 2417101"/>
                                <a:gd name="connsiteY4" fmla="*/ 0 h 1696663"/>
                                <a:gd name="connsiteX5" fmla="*/ 2312998 w 2417101"/>
                                <a:gd name="connsiteY5" fmla="*/ 200652 h 1696663"/>
                                <a:gd name="connsiteX6" fmla="*/ 2412016 w 2417101"/>
                                <a:gd name="connsiteY6" fmla="*/ 1528420 h 1696663"/>
                                <a:gd name="connsiteX7" fmla="*/ 2270105 w 2417101"/>
                                <a:gd name="connsiteY7" fmla="*/ 1696225 h 1696663"/>
                                <a:gd name="connsiteX8" fmla="*/ 99193 w 2417101"/>
                                <a:gd name="connsiteY8" fmla="*/ 1684196 h 1696663"/>
                                <a:gd name="connsiteX0" fmla="*/ 198531 w 2415653"/>
                                <a:gd name="connsiteY0" fmla="*/ 1676471 h 1696663"/>
                                <a:gd name="connsiteX1" fmla="*/ 1487 w 2415653"/>
                                <a:gd name="connsiteY1" fmla="*/ 1500048 h 1696663"/>
                                <a:gd name="connsiteX2" fmla="*/ 290246 w 2415653"/>
                                <a:gd name="connsiteY2" fmla="*/ 188606 h 1696663"/>
                                <a:gd name="connsiteX3" fmla="*/ 474738 w 2415653"/>
                                <a:gd name="connsiteY3" fmla="*/ 12023 h 1696663"/>
                                <a:gd name="connsiteX4" fmla="*/ 2163158 w 2415653"/>
                                <a:gd name="connsiteY4" fmla="*/ 0 h 1696663"/>
                                <a:gd name="connsiteX5" fmla="*/ 2311550 w 2415653"/>
                                <a:gd name="connsiteY5" fmla="*/ 200652 h 1696663"/>
                                <a:gd name="connsiteX6" fmla="*/ 2410568 w 2415653"/>
                                <a:gd name="connsiteY6" fmla="*/ 1528420 h 1696663"/>
                                <a:gd name="connsiteX7" fmla="*/ 2268657 w 2415653"/>
                                <a:gd name="connsiteY7" fmla="*/ 1696225 h 1696663"/>
                                <a:gd name="connsiteX8" fmla="*/ 198531 w 2415653"/>
                                <a:gd name="connsiteY8" fmla="*/ 1676471 h 1696663"/>
                                <a:gd name="connsiteX0" fmla="*/ 120286 w 2337408"/>
                                <a:gd name="connsiteY0" fmla="*/ 1676471 h 1696663"/>
                                <a:gd name="connsiteX1" fmla="*/ 2430 w 2337408"/>
                                <a:gd name="connsiteY1" fmla="*/ 1461426 h 1696663"/>
                                <a:gd name="connsiteX2" fmla="*/ 212001 w 2337408"/>
                                <a:gd name="connsiteY2" fmla="*/ 188606 h 1696663"/>
                                <a:gd name="connsiteX3" fmla="*/ 396493 w 2337408"/>
                                <a:gd name="connsiteY3" fmla="*/ 12023 h 1696663"/>
                                <a:gd name="connsiteX4" fmla="*/ 2084913 w 2337408"/>
                                <a:gd name="connsiteY4" fmla="*/ 0 h 1696663"/>
                                <a:gd name="connsiteX5" fmla="*/ 2233305 w 2337408"/>
                                <a:gd name="connsiteY5" fmla="*/ 200652 h 1696663"/>
                                <a:gd name="connsiteX6" fmla="*/ 2332323 w 2337408"/>
                                <a:gd name="connsiteY6" fmla="*/ 1528420 h 1696663"/>
                                <a:gd name="connsiteX7" fmla="*/ 2190412 w 2337408"/>
                                <a:gd name="connsiteY7" fmla="*/ 1696225 h 1696663"/>
                                <a:gd name="connsiteX8" fmla="*/ 120286 w 2337408"/>
                                <a:gd name="connsiteY8" fmla="*/ 1676471 h 1696663"/>
                                <a:gd name="connsiteX0" fmla="*/ 106204 w 2323326"/>
                                <a:gd name="connsiteY0" fmla="*/ 1676471 h 1696663"/>
                                <a:gd name="connsiteX1" fmla="*/ 2746 w 2323326"/>
                                <a:gd name="connsiteY1" fmla="*/ 1476875 h 1696663"/>
                                <a:gd name="connsiteX2" fmla="*/ 197919 w 2323326"/>
                                <a:gd name="connsiteY2" fmla="*/ 188606 h 1696663"/>
                                <a:gd name="connsiteX3" fmla="*/ 382411 w 2323326"/>
                                <a:gd name="connsiteY3" fmla="*/ 12023 h 1696663"/>
                                <a:gd name="connsiteX4" fmla="*/ 2070831 w 2323326"/>
                                <a:gd name="connsiteY4" fmla="*/ 0 h 1696663"/>
                                <a:gd name="connsiteX5" fmla="*/ 2219223 w 2323326"/>
                                <a:gd name="connsiteY5" fmla="*/ 200652 h 1696663"/>
                                <a:gd name="connsiteX6" fmla="*/ 2318241 w 2323326"/>
                                <a:gd name="connsiteY6" fmla="*/ 1528420 h 1696663"/>
                                <a:gd name="connsiteX7" fmla="*/ 2176330 w 2323326"/>
                                <a:gd name="connsiteY7" fmla="*/ 1696225 h 1696663"/>
                                <a:gd name="connsiteX8" fmla="*/ 106204 w 2323326"/>
                                <a:gd name="connsiteY8" fmla="*/ 1676471 h 1696663"/>
                                <a:gd name="connsiteX0" fmla="*/ 99195 w 2316317"/>
                                <a:gd name="connsiteY0" fmla="*/ 1676471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5 w 2316317"/>
                                <a:gd name="connsiteY8" fmla="*/ 1676471 h 1696663"/>
                                <a:gd name="connsiteX0" fmla="*/ 99194 w 2316317"/>
                                <a:gd name="connsiteY0" fmla="*/ 1691923 h 1696663"/>
                                <a:gd name="connsiteX1" fmla="*/ 2936 w 2316317"/>
                                <a:gd name="connsiteY1" fmla="*/ 1476875 h 1696663"/>
                                <a:gd name="connsiteX2" fmla="*/ 190910 w 2316317"/>
                                <a:gd name="connsiteY2" fmla="*/ 188606 h 1696663"/>
                                <a:gd name="connsiteX3" fmla="*/ 375402 w 2316317"/>
                                <a:gd name="connsiteY3" fmla="*/ 12023 h 1696663"/>
                                <a:gd name="connsiteX4" fmla="*/ 2063822 w 2316317"/>
                                <a:gd name="connsiteY4" fmla="*/ 0 h 1696663"/>
                                <a:gd name="connsiteX5" fmla="*/ 2212214 w 2316317"/>
                                <a:gd name="connsiteY5" fmla="*/ 200652 h 1696663"/>
                                <a:gd name="connsiteX6" fmla="*/ 2311232 w 2316317"/>
                                <a:gd name="connsiteY6" fmla="*/ 1528420 h 1696663"/>
                                <a:gd name="connsiteX7" fmla="*/ 2169321 w 2316317"/>
                                <a:gd name="connsiteY7" fmla="*/ 1696225 h 1696663"/>
                                <a:gd name="connsiteX8" fmla="*/ 99194 w 2316317"/>
                                <a:gd name="connsiteY8" fmla="*/ 1691923 h 1696663"/>
                                <a:gd name="connsiteX0" fmla="*/ 71514 w 2317433"/>
                                <a:gd name="connsiteY0" fmla="*/ 1684200 h 1696663"/>
                                <a:gd name="connsiteX1" fmla="*/ 4052 w 2317433"/>
                                <a:gd name="connsiteY1" fmla="*/ 1476875 h 1696663"/>
                                <a:gd name="connsiteX2" fmla="*/ 192026 w 2317433"/>
                                <a:gd name="connsiteY2" fmla="*/ 188606 h 1696663"/>
                                <a:gd name="connsiteX3" fmla="*/ 376518 w 2317433"/>
                                <a:gd name="connsiteY3" fmla="*/ 12023 h 1696663"/>
                                <a:gd name="connsiteX4" fmla="*/ 2064938 w 2317433"/>
                                <a:gd name="connsiteY4" fmla="*/ 0 h 1696663"/>
                                <a:gd name="connsiteX5" fmla="*/ 2213330 w 2317433"/>
                                <a:gd name="connsiteY5" fmla="*/ 200652 h 1696663"/>
                                <a:gd name="connsiteX6" fmla="*/ 2312348 w 2317433"/>
                                <a:gd name="connsiteY6" fmla="*/ 1528420 h 1696663"/>
                                <a:gd name="connsiteX7" fmla="*/ 2170437 w 2317433"/>
                                <a:gd name="connsiteY7" fmla="*/ 1696225 h 1696663"/>
                                <a:gd name="connsiteX8" fmla="*/ 71514 w 2317433"/>
                                <a:gd name="connsiteY8" fmla="*/ 1684200 h 16966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17433" h="1696663">
                                  <a:moveTo>
                                    <a:pt x="71514" y="1684200"/>
                                  </a:moveTo>
                                  <a:cubicBezTo>
                                    <a:pt x="43437" y="1674958"/>
                                    <a:pt x="-16000" y="1606438"/>
                                    <a:pt x="4052" y="1476875"/>
                                  </a:cubicBezTo>
                                  <a:lnTo>
                                    <a:pt x="192026" y="188606"/>
                                  </a:lnTo>
                                  <a:cubicBezTo>
                                    <a:pt x="233470" y="9429"/>
                                    <a:pt x="262884" y="22757"/>
                                    <a:pt x="376518" y="12023"/>
                                  </a:cubicBezTo>
                                  <a:lnTo>
                                    <a:pt x="2064938" y="0"/>
                                  </a:lnTo>
                                  <a:cubicBezTo>
                                    <a:pt x="2186592" y="42821"/>
                                    <a:pt x="2187930" y="85642"/>
                                    <a:pt x="2213330" y="200652"/>
                                  </a:cubicBezTo>
                                  <a:lnTo>
                                    <a:pt x="2312348" y="1528420"/>
                                  </a:lnTo>
                                  <a:cubicBezTo>
                                    <a:pt x="2332403" y="1629910"/>
                                    <a:pt x="2294763" y="1703026"/>
                                    <a:pt x="2170437" y="1696225"/>
                                  </a:cubicBezTo>
                                  <a:lnTo>
                                    <a:pt x="71514" y="1684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20000"/>
                                <a:lumOff val="80000"/>
                                <a:alpha val="86000"/>
                              </a:schemeClr>
                            </a:solidFill>
                            <a:ln w="19050" cap="flat" cmpd="sng" algn="ctr">
                              <a:solidFill>
                                <a:srgbClr val="00B0F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Flowchart: Terminator 61"/>
                          <wps:cNvSpPr/>
                          <wps:spPr>
                            <a:xfrm rot="10526246">
                              <a:off x="2174072" y="7025"/>
                              <a:ext cx="263771" cy="25498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59" name="Flowchart: Terminator 61"/>
                          <wps:cNvSpPr/>
                          <wps:spPr>
                            <a:xfrm rot="10800000">
                              <a:off x="1915178" y="4907"/>
                              <a:ext cx="263771" cy="25498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60" name="Flowchart: Terminator 61"/>
                          <wps:cNvSpPr/>
                          <wps:spPr>
                            <a:xfrm rot="11094255">
                              <a:off x="1648297" y="4751"/>
                              <a:ext cx="263771" cy="254988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61" name="Flowchart: Terminator 61"/>
                          <wps:cNvSpPr/>
                          <wps:spPr>
                            <a:xfrm rot="11344758">
                              <a:off x="1391102" y="8817"/>
                              <a:ext cx="263771" cy="258740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62" name="Flowchart: Terminator 61"/>
                          <wps:cNvSpPr/>
                          <wps:spPr>
                            <a:xfrm rot="11447820">
                              <a:off x="1134422" y="0"/>
                              <a:ext cx="263771" cy="268321"/>
                            </a:xfrm>
                            <a:custGeom>
                              <a:avLst/>
                              <a:gdLst>
                                <a:gd name="connsiteX0" fmla="*/ 3475 w 21600"/>
                                <a:gd name="connsiteY0" fmla="*/ 0 h 21600"/>
                                <a:gd name="connsiteX1" fmla="*/ 18125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8125 w 21600"/>
                                <a:gd name="connsiteY3" fmla="*/ 21600 h 21600"/>
                                <a:gd name="connsiteX4" fmla="*/ 3475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3475 w 21600"/>
                                <a:gd name="connsiteY6" fmla="*/ 0 h 21600"/>
                                <a:gd name="connsiteX0" fmla="*/ 3475 w 21621"/>
                                <a:gd name="connsiteY0" fmla="*/ 0 h 21600"/>
                                <a:gd name="connsiteX1" fmla="*/ 16680 w 21621"/>
                                <a:gd name="connsiteY1" fmla="*/ 0 h 21600"/>
                                <a:gd name="connsiteX2" fmla="*/ 21600 w 21621"/>
                                <a:gd name="connsiteY2" fmla="*/ 10800 h 21600"/>
                                <a:gd name="connsiteX3" fmla="*/ 18125 w 21621"/>
                                <a:gd name="connsiteY3" fmla="*/ 21600 h 21600"/>
                                <a:gd name="connsiteX4" fmla="*/ 3475 w 21621"/>
                                <a:gd name="connsiteY4" fmla="*/ 21600 h 21600"/>
                                <a:gd name="connsiteX5" fmla="*/ 0 w 21621"/>
                                <a:gd name="connsiteY5" fmla="*/ 10800 h 21600"/>
                                <a:gd name="connsiteX6" fmla="*/ 3475 w 21621"/>
                                <a:gd name="connsiteY6" fmla="*/ 0 h 21600"/>
                                <a:gd name="connsiteX0" fmla="*/ 5687 w 21665"/>
                                <a:gd name="connsiteY0" fmla="*/ 0 h 21600"/>
                                <a:gd name="connsiteX1" fmla="*/ 16724 w 21665"/>
                                <a:gd name="connsiteY1" fmla="*/ 0 h 21600"/>
                                <a:gd name="connsiteX2" fmla="*/ 21644 w 21665"/>
                                <a:gd name="connsiteY2" fmla="*/ 10800 h 21600"/>
                                <a:gd name="connsiteX3" fmla="*/ 18169 w 21665"/>
                                <a:gd name="connsiteY3" fmla="*/ 21600 h 21600"/>
                                <a:gd name="connsiteX4" fmla="*/ 3519 w 21665"/>
                                <a:gd name="connsiteY4" fmla="*/ 21600 h 21600"/>
                                <a:gd name="connsiteX5" fmla="*/ 44 w 21665"/>
                                <a:gd name="connsiteY5" fmla="*/ 10800 h 21600"/>
                                <a:gd name="connsiteX6" fmla="*/ 5687 w 21665"/>
                                <a:gd name="connsiteY6" fmla="*/ 0 h 21600"/>
                                <a:gd name="connsiteX0" fmla="*/ 5687 w 21644"/>
                                <a:gd name="connsiteY0" fmla="*/ 0 h 21600"/>
                                <a:gd name="connsiteX1" fmla="*/ 16724 w 21644"/>
                                <a:gd name="connsiteY1" fmla="*/ 0 h 21600"/>
                                <a:gd name="connsiteX2" fmla="*/ 21644 w 21644"/>
                                <a:gd name="connsiteY2" fmla="*/ 10800 h 21600"/>
                                <a:gd name="connsiteX3" fmla="*/ 16724 w 21644"/>
                                <a:gd name="connsiteY3" fmla="*/ 21085 h 21600"/>
                                <a:gd name="connsiteX4" fmla="*/ 3519 w 21644"/>
                                <a:gd name="connsiteY4" fmla="*/ 21600 h 21600"/>
                                <a:gd name="connsiteX5" fmla="*/ 44 w 21644"/>
                                <a:gd name="connsiteY5" fmla="*/ 10800 h 21600"/>
                                <a:gd name="connsiteX6" fmla="*/ 5687 w 21644"/>
                                <a:gd name="connsiteY6" fmla="*/ 0 h 21600"/>
                                <a:gd name="connsiteX0" fmla="*/ 5643 w 21600"/>
                                <a:gd name="connsiteY0" fmla="*/ 0 h 21600"/>
                                <a:gd name="connsiteX1" fmla="*/ 16680 w 21600"/>
                                <a:gd name="connsiteY1" fmla="*/ 0 h 21600"/>
                                <a:gd name="connsiteX2" fmla="*/ 21600 w 21600"/>
                                <a:gd name="connsiteY2" fmla="*/ 10800 h 21600"/>
                                <a:gd name="connsiteX3" fmla="*/ 16680 w 21600"/>
                                <a:gd name="connsiteY3" fmla="*/ 21085 h 21600"/>
                                <a:gd name="connsiteX4" fmla="*/ 5643 w 21600"/>
                                <a:gd name="connsiteY4" fmla="*/ 21600 h 21600"/>
                                <a:gd name="connsiteX5" fmla="*/ 0 w 21600"/>
                                <a:gd name="connsiteY5" fmla="*/ 10800 h 21600"/>
                                <a:gd name="connsiteX6" fmla="*/ 5643 w 21600"/>
                                <a:gd name="connsiteY6" fmla="*/ 0 h 21600"/>
                                <a:gd name="connsiteX0" fmla="*/ 5645 w 21602"/>
                                <a:gd name="connsiteY0" fmla="*/ 0 h 21085"/>
                                <a:gd name="connsiteX1" fmla="*/ 16682 w 21602"/>
                                <a:gd name="connsiteY1" fmla="*/ 0 h 21085"/>
                                <a:gd name="connsiteX2" fmla="*/ 21602 w 21602"/>
                                <a:gd name="connsiteY2" fmla="*/ 10800 h 21085"/>
                                <a:gd name="connsiteX3" fmla="*/ 16682 w 21602"/>
                                <a:gd name="connsiteY3" fmla="*/ 21085 h 21085"/>
                                <a:gd name="connsiteX4" fmla="*/ 6368 w 21602"/>
                                <a:gd name="connsiteY4" fmla="*/ 21085 h 21085"/>
                                <a:gd name="connsiteX5" fmla="*/ 2 w 21602"/>
                                <a:gd name="connsiteY5" fmla="*/ 10800 h 21085"/>
                                <a:gd name="connsiteX6" fmla="*/ 5645 w 21602"/>
                                <a:gd name="connsiteY6" fmla="*/ 0 h 21085"/>
                                <a:gd name="connsiteX0" fmla="*/ 2316 w 21850"/>
                                <a:gd name="connsiteY0" fmla="*/ 220 h 21085"/>
                                <a:gd name="connsiteX1" fmla="*/ 16930 w 21850"/>
                                <a:gd name="connsiteY1" fmla="*/ 0 h 21085"/>
                                <a:gd name="connsiteX2" fmla="*/ 21850 w 21850"/>
                                <a:gd name="connsiteY2" fmla="*/ 10800 h 21085"/>
                                <a:gd name="connsiteX3" fmla="*/ 16930 w 21850"/>
                                <a:gd name="connsiteY3" fmla="*/ 21085 h 21085"/>
                                <a:gd name="connsiteX4" fmla="*/ 6616 w 21850"/>
                                <a:gd name="connsiteY4" fmla="*/ 21085 h 21085"/>
                                <a:gd name="connsiteX5" fmla="*/ 250 w 21850"/>
                                <a:gd name="connsiteY5" fmla="*/ 10800 h 21085"/>
                                <a:gd name="connsiteX6" fmla="*/ 2316 w 21850"/>
                                <a:gd name="connsiteY6" fmla="*/ 220 h 21085"/>
                                <a:gd name="connsiteX0" fmla="*/ 2316 w 21862"/>
                                <a:gd name="connsiteY0" fmla="*/ 182 h 21047"/>
                                <a:gd name="connsiteX1" fmla="*/ 18079 w 21862"/>
                                <a:gd name="connsiteY1" fmla="*/ 0 h 21047"/>
                                <a:gd name="connsiteX2" fmla="*/ 21850 w 21862"/>
                                <a:gd name="connsiteY2" fmla="*/ 10762 h 21047"/>
                                <a:gd name="connsiteX3" fmla="*/ 16930 w 21862"/>
                                <a:gd name="connsiteY3" fmla="*/ 21047 h 21047"/>
                                <a:gd name="connsiteX4" fmla="*/ 6616 w 21862"/>
                                <a:gd name="connsiteY4" fmla="*/ 21047 h 21047"/>
                                <a:gd name="connsiteX5" fmla="*/ 250 w 21862"/>
                                <a:gd name="connsiteY5" fmla="*/ 10762 h 21047"/>
                                <a:gd name="connsiteX6" fmla="*/ 2316 w 21862"/>
                                <a:gd name="connsiteY6" fmla="*/ 182 h 21047"/>
                                <a:gd name="connsiteX0" fmla="*/ 2316 w 21862"/>
                                <a:gd name="connsiteY0" fmla="*/ 1141 h 22006"/>
                                <a:gd name="connsiteX1" fmla="*/ 10252 w 21862"/>
                                <a:gd name="connsiteY1" fmla="*/ 544 h 22006"/>
                                <a:gd name="connsiteX2" fmla="*/ 18079 w 21862"/>
                                <a:gd name="connsiteY2" fmla="*/ 959 h 22006"/>
                                <a:gd name="connsiteX3" fmla="*/ 21850 w 21862"/>
                                <a:gd name="connsiteY3" fmla="*/ 11721 h 22006"/>
                                <a:gd name="connsiteX4" fmla="*/ 16930 w 21862"/>
                                <a:gd name="connsiteY4" fmla="*/ 22006 h 22006"/>
                                <a:gd name="connsiteX5" fmla="*/ 6616 w 21862"/>
                                <a:gd name="connsiteY5" fmla="*/ 22006 h 22006"/>
                                <a:gd name="connsiteX6" fmla="*/ 250 w 21862"/>
                                <a:gd name="connsiteY6" fmla="*/ 11721 h 22006"/>
                                <a:gd name="connsiteX7" fmla="*/ 2316 w 21862"/>
                                <a:gd name="connsiteY7" fmla="*/ 1141 h 22006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6616 w 21862"/>
                                <a:gd name="connsiteY5" fmla="*/ 22678 h 22678"/>
                                <a:gd name="connsiteX6" fmla="*/ 250 w 21862"/>
                                <a:gd name="connsiteY6" fmla="*/ 12393 h 22678"/>
                                <a:gd name="connsiteX7" fmla="*/ 2316 w 21862"/>
                                <a:gd name="connsiteY7" fmla="*/ 1813 h 22678"/>
                                <a:gd name="connsiteX0" fmla="*/ 2316 w 21862"/>
                                <a:gd name="connsiteY0" fmla="*/ 1813 h 22678"/>
                                <a:gd name="connsiteX1" fmla="*/ 10686 w 21862"/>
                                <a:gd name="connsiteY1" fmla="*/ 23 h 22678"/>
                                <a:gd name="connsiteX2" fmla="*/ 18079 w 21862"/>
                                <a:gd name="connsiteY2" fmla="*/ 1631 h 22678"/>
                                <a:gd name="connsiteX3" fmla="*/ 21850 w 21862"/>
                                <a:gd name="connsiteY3" fmla="*/ 12393 h 22678"/>
                                <a:gd name="connsiteX4" fmla="*/ 16930 w 21862"/>
                                <a:gd name="connsiteY4" fmla="*/ 22678 h 22678"/>
                                <a:gd name="connsiteX5" fmla="*/ 11191 w 21862"/>
                                <a:gd name="connsiteY5" fmla="*/ 22666 h 22678"/>
                                <a:gd name="connsiteX6" fmla="*/ 6616 w 21862"/>
                                <a:gd name="connsiteY6" fmla="*/ 22678 h 22678"/>
                                <a:gd name="connsiteX7" fmla="*/ 250 w 21862"/>
                                <a:gd name="connsiteY7" fmla="*/ 12393 h 22678"/>
                                <a:gd name="connsiteX8" fmla="*/ 2316 w 21862"/>
                                <a:gd name="connsiteY8" fmla="*/ 1813 h 22678"/>
                                <a:gd name="connsiteX0" fmla="*/ 2316 w 21862"/>
                                <a:gd name="connsiteY0" fmla="*/ 1813 h 22959"/>
                                <a:gd name="connsiteX1" fmla="*/ 10686 w 21862"/>
                                <a:gd name="connsiteY1" fmla="*/ 23 h 22959"/>
                                <a:gd name="connsiteX2" fmla="*/ 18079 w 21862"/>
                                <a:gd name="connsiteY2" fmla="*/ 1631 h 22959"/>
                                <a:gd name="connsiteX3" fmla="*/ 21850 w 21862"/>
                                <a:gd name="connsiteY3" fmla="*/ 12393 h 22959"/>
                                <a:gd name="connsiteX4" fmla="*/ 16930 w 21862"/>
                                <a:gd name="connsiteY4" fmla="*/ 22678 h 22959"/>
                                <a:gd name="connsiteX5" fmla="*/ 11238 w 21862"/>
                                <a:gd name="connsiteY5" fmla="*/ 22959 h 22959"/>
                                <a:gd name="connsiteX6" fmla="*/ 6616 w 21862"/>
                                <a:gd name="connsiteY6" fmla="*/ 22678 h 22959"/>
                                <a:gd name="connsiteX7" fmla="*/ 250 w 21862"/>
                                <a:gd name="connsiteY7" fmla="*/ 12393 h 22959"/>
                                <a:gd name="connsiteX8" fmla="*/ 2316 w 21862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6 w 21856"/>
                                <a:gd name="connsiteY0" fmla="*/ 1813 h 22959"/>
                                <a:gd name="connsiteX1" fmla="*/ 10686 w 21856"/>
                                <a:gd name="connsiteY1" fmla="*/ 23 h 22959"/>
                                <a:gd name="connsiteX2" fmla="*/ 18079 w 21856"/>
                                <a:gd name="connsiteY2" fmla="*/ 1631 h 22959"/>
                                <a:gd name="connsiteX3" fmla="*/ 21850 w 21856"/>
                                <a:gd name="connsiteY3" fmla="*/ 12393 h 22959"/>
                                <a:gd name="connsiteX4" fmla="*/ 17293 w 21856"/>
                                <a:gd name="connsiteY4" fmla="*/ 22384 h 22959"/>
                                <a:gd name="connsiteX5" fmla="*/ 11238 w 21856"/>
                                <a:gd name="connsiteY5" fmla="*/ 22959 h 22959"/>
                                <a:gd name="connsiteX6" fmla="*/ 6616 w 21856"/>
                                <a:gd name="connsiteY6" fmla="*/ 22678 h 22959"/>
                                <a:gd name="connsiteX7" fmla="*/ 250 w 21856"/>
                                <a:gd name="connsiteY7" fmla="*/ 12393 h 22959"/>
                                <a:gd name="connsiteX8" fmla="*/ 2316 w 21856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2959"/>
                                <a:gd name="connsiteX1" fmla="*/ 10688 w 21858"/>
                                <a:gd name="connsiteY1" fmla="*/ 23 h 22959"/>
                                <a:gd name="connsiteX2" fmla="*/ 18081 w 21858"/>
                                <a:gd name="connsiteY2" fmla="*/ 1631 h 22959"/>
                                <a:gd name="connsiteX3" fmla="*/ 21852 w 21858"/>
                                <a:gd name="connsiteY3" fmla="*/ 12393 h 22959"/>
                                <a:gd name="connsiteX4" fmla="*/ 17295 w 21858"/>
                                <a:gd name="connsiteY4" fmla="*/ 22384 h 22959"/>
                                <a:gd name="connsiteX5" fmla="*/ 11240 w 21858"/>
                                <a:gd name="connsiteY5" fmla="*/ 22959 h 22959"/>
                                <a:gd name="connsiteX6" fmla="*/ 6645 w 21858"/>
                                <a:gd name="connsiteY6" fmla="*/ 22524 h 22959"/>
                                <a:gd name="connsiteX7" fmla="*/ 252 w 21858"/>
                                <a:gd name="connsiteY7" fmla="*/ 12393 h 22959"/>
                                <a:gd name="connsiteX8" fmla="*/ 2318 w 21858"/>
                                <a:gd name="connsiteY8" fmla="*/ 1813 h 22959"/>
                                <a:gd name="connsiteX0" fmla="*/ 2318 w 21858"/>
                                <a:gd name="connsiteY0" fmla="*/ 1813 h 23004"/>
                                <a:gd name="connsiteX1" fmla="*/ 10688 w 21858"/>
                                <a:gd name="connsiteY1" fmla="*/ 23 h 23004"/>
                                <a:gd name="connsiteX2" fmla="*/ 18081 w 21858"/>
                                <a:gd name="connsiteY2" fmla="*/ 1631 h 23004"/>
                                <a:gd name="connsiteX3" fmla="*/ 21852 w 21858"/>
                                <a:gd name="connsiteY3" fmla="*/ 12393 h 23004"/>
                                <a:gd name="connsiteX4" fmla="*/ 17295 w 21858"/>
                                <a:gd name="connsiteY4" fmla="*/ 22384 h 23004"/>
                                <a:gd name="connsiteX5" fmla="*/ 11240 w 21858"/>
                                <a:gd name="connsiteY5" fmla="*/ 22959 h 23004"/>
                                <a:gd name="connsiteX6" fmla="*/ 6645 w 21858"/>
                                <a:gd name="connsiteY6" fmla="*/ 22524 h 23004"/>
                                <a:gd name="connsiteX7" fmla="*/ 252 w 21858"/>
                                <a:gd name="connsiteY7" fmla="*/ 12393 h 23004"/>
                                <a:gd name="connsiteX8" fmla="*/ 2318 w 21858"/>
                                <a:gd name="connsiteY8" fmla="*/ 1813 h 23004"/>
                                <a:gd name="connsiteX0" fmla="*/ 2244 w 21784"/>
                                <a:gd name="connsiteY0" fmla="*/ 1813 h 22959"/>
                                <a:gd name="connsiteX1" fmla="*/ 10614 w 21784"/>
                                <a:gd name="connsiteY1" fmla="*/ 23 h 22959"/>
                                <a:gd name="connsiteX2" fmla="*/ 18007 w 21784"/>
                                <a:gd name="connsiteY2" fmla="*/ 1631 h 22959"/>
                                <a:gd name="connsiteX3" fmla="*/ 21778 w 21784"/>
                                <a:gd name="connsiteY3" fmla="*/ 12393 h 22959"/>
                                <a:gd name="connsiteX4" fmla="*/ 17221 w 21784"/>
                                <a:gd name="connsiteY4" fmla="*/ 22384 h 22959"/>
                                <a:gd name="connsiteX5" fmla="*/ 11166 w 21784"/>
                                <a:gd name="connsiteY5" fmla="*/ 22959 h 22959"/>
                                <a:gd name="connsiteX6" fmla="*/ 5475 w 21784"/>
                                <a:gd name="connsiteY6" fmla="*/ 21699 h 22959"/>
                                <a:gd name="connsiteX7" fmla="*/ 178 w 21784"/>
                                <a:gd name="connsiteY7" fmla="*/ 12393 h 22959"/>
                                <a:gd name="connsiteX8" fmla="*/ 2244 w 21784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2244 w 21782"/>
                                <a:gd name="connsiteY0" fmla="*/ 1813 h 22959"/>
                                <a:gd name="connsiteX1" fmla="*/ 10614 w 21782"/>
                                <a:gd name="connsiteY1" fmla="*/ 23 h 22959"/>
                                <a:gd name="connsiteX2" fmla="*/ 18007 w 21782"/>
                                <a:gd name="connsiteY2" fmla="*/ 1631 h 22959"/>
                                <a:gd name="connsiteX3" fmla="*/ 21778 w 21782"/>
                                <a:gd name="connsiteY3" fmla="*/ 12393 h 22959"/>
                                <a:gd name="connsiteX4" fmla="*/ 17303 w 21782"/>
                                <a:gd name="connsiteY4" fmla="*/ 21922 h 22959"/>
                                <a:gd name="connsiteX5" fmla="*/ 11166 w 21782"/>
                                <a:gd name="connsiteY5" fmla="*/ 22959 h 22959"/>
                                <a:gd name="connsiteX6" fmla="*/ 5475 w 21782"/>
                                <a:gd name="connsiteY6" fmla="*/ 21699 h 22959"/>
                                <a:gd name="connsiteX7" fmla="*/ 178 w 21782"/>
                                <a:gd name="connsiteY7" fmla="*/ 12393 h 22959"/>
                                <a:gd name="connsiteX8" fmla="*/ 2244 w 21782"/>
                                <a:gd name="connsiteY8" fmla="*/ 1813 h 22959"/>
                                <a:gd name="connsiteX0" fmla="*/ 1942 w 21871"/>
                                <a:gd name="connsiteY0" fmla="*/ 2261 h 22959"/>
                                <a:gd name="connsiteX1" fmla="*/ 10703 w 21871"/>
                                <a:gd name="connsiteY1" fmla="*/ 23 h 22959"/>
                                <a:gd name="connsiteX2" fmla="*/ 18096 w 21871"/>
                                <a:gd name="connsiteY2" fmla="*/ 1631 h 22959"/>
                                <a:gd name="connsiteX3" fmla="*/ 21867 w 21871"/>
                                <a:gd name="connsiteY3" fmla="*/ 12393 h 22959"/>
                                <a:gd name="connsiteX4" fmla="*/ 17392 w 21871"/>
                                <a:gd name="connsiteY4" fmla="*/ 21922 h 22959"/>
                                <a:gd name="connsiteX5" fmla="*/ 11255 w 21871"/>
                                <a:gd name="connsiteY5" fmla="*/ 22959 h 22959"/>
                                <a:gd name="connsiteX6" fmla="*/ 5564 w 21871"/>
                                <a:gd name="connsiteY6" fmla="*/ 21699 h 22959"/>
                                <a:gd name="connsiteX7" fmla="*/ 267 w 21871"/>
                                <a:gd name="connsiteY7" fmla="*/ 12393 h 22959"/>
                                <a:gd name="connsiteX8" fmla="*/ 1942 w 21871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3"/>
                                <a:gd name="connsiteY0" fmla="*/ 2261 h 22959"/>
                                <a:gd name="connsiteX1" fmla="*/ 10845 w 22013"/>
                                <a:gd name="connsiteY1" fmla="*/ 23 h 22959"/>
                                <a:gd name="connsiteX2" fmla="*/ 18238 w 22013"/>
                                <a:gd name="connsiteY2" fmla="*/ 1631 h 22959"/>
                                <a:gd name="connsiteX3" fmla="*/ 22009 w 22013"/>
                                <a:gd name="connsiteY3" fmla="*/ 12393 h 22959"/>
                                <a:gd name="connsiteX4" fmla="*/ 17534 w 22013"/>
                                <a:gd name="connsiteY4" fmla="*/ 21922 h 22959"/>
                                <a:gd name="connsiteX5" fmla="*/ 11397 w 22013"/>
                                <a:gd name="connsiteY5" fmla="*/ 22959 h 22959"/>
                                <a:gd name="connsiteX6" fmla="*/ 5706 w 22013"/>
                                <a:gd name="connsiteY6" fmla="*/ 21699 h 22959"/>
                                <a:gd name="connsiteX7" fmla="*/ 409 w 22013"/>
                                <a:gd name="connsiteY7" fmla="*/ 12393 h 22959"/>
                                <a:gd name="connsiteX8" fmla="*/ 2084 w 22013"/>
                                <a:gd name="connsiteY8" fmla="*/ 2261 h 22959"/>
                                <a:gd name="connsiteX0" fmla="*/ 2084 w 22019"/>
                                <a:gd name="connsiteY0" fmla="*/ 2247 h 22945"/>
                                <a:gd name="connsiteX1" fmla="*/ 10845 w 22019"/>
                                <a:gd name="connsiteY1" fmla="*/ 9 h 22945"/>
                                <a:gd name="connsiteX2" fmla="*/ 18519 w 22019"/>
                                <a:gd name="connsiteY2" fmla="*/ 1785 h 22945"/>
                                <a:gd name="connsiteX3" fmla="*/ 22009 w 22019"/>
                                <a:gd name="connsiteY3" fmla="*/ 12379 h 22945"/>
                                <a:gd name="connsiteX4" fmla="*/ 17534 w 22019"/>
                                <a:gd name="connsiteY4" fmla="*/ 21908 h 22945"/>
                                <a:gd name="connsiteX5" fmla="*/ 11397 w 22019"/>
                                <a:gd name="connsiteY5" fmla="*/ 22945 h 22945"/>
                                <a:gd name="connsiteX6" fmla="*/ 5706 w 22019"/>
                                <a:gd name="connsiteY6" fmla="*/ 21685 h 22945"/>
                                <a:gd name="connsiteX7" fmla="*/ 409 w 22019"/>
                                <a:gd name="connsiteY7" fmla="*/ 12379 h 22945"/>
                                <a:gd name="connsiteX8" fmla="*/ 2084 w 22019"/>
                                <a:gd name="connsiteY8" fmla="*/ 2247 h 22945"/>
                                <a:gd name="connsiteX0" fmla="*/ 2084 w 22019"/>
                                <a:gd name="connsiteY0" fmla="*/ 2270 h 22968"/>
                                <a:gd name="connsiteX1" fmla="*/ 10845 w 22019"/>
                                <a:gd name="connsiteY1" fmla="*/ 32 h 22968"/>
                                <a:gd name="connsiteX2" fmla="*/ 18519 w 22019"/>
                                <a:gd name="connsiteY2" fmla="*/ 1808 h 22968"/>
                                <a:gd name="connsiteX3" fmla="*/ 22009 w 22019"/>
                                <a:gd name="connsiteY3" fmla="*/ 12402 h 22968"/>
                                <a:gd name="connsiteX4" fmla="*/ 17534 w 22019"/>
                                <a:gd name="connsiteY4" fmla="*/ 21931 h 22968"/>
                                <a:gd name="connsiteX5" fmla="*/ 11397 w 22019"/>
                                <a:gd name="connsiteY5" fmla="*/ 22968 h 22968"/>
                                <a:gd name="connsiteX6" fmla="*/ 5706 w 22019"/>
                                <a:gd name="connsiteY6" fmla="*/ 21708 h 22968"/>
                                <a:gd name="connsiteX7" fmla="*/ 409 w 22019"/>
                                <a:gd name="connsiteY7" fmla="*/ 12402 h 22968"/>
                                <a:gd name="connsiteX8" fmla="*/ 2084 w 22019"/>
                                <a:gd name="connsiteY8" fmla="*/ 2270 h 22968"/>
                                <a:gd name="connsiteX0" fmla="*/ 2084 w 22027"/>
                                <a:gd name="connsiteY0" fmla="*/ 2270 h 22968"/>
                                <a:gd name="connsiteX1" fmla="*/ 10845 w 22027"/>
                                <a:gd name="connsiteY1" fmla="*/ 32 h 22968"/>
                                <a:gd name="connsiteX2" fmla="*/ 18519 w 22027"/>
                                <a:gd name="connsiteY2" fmla="*/ 1808 h 22968"/>
                                <a:gd name="connsiteX3" fmla="*/ 22009 w 22027"/>
                                <a:gd name="connsiteY3" fmla="*/ 12402 h 22968"/>
                                <a:gd name="connsiteX4" fmla="*/ 17534 w 22027"/>
                                <a:gd name="connsiteY4" fmla="*/ 21931 h 22968"/>
                                <a:gd name="connsiteX5" fmla="*/ 11397 w 22027"/>
                                <a:gd name="connsiteY5" fmla="*/ 22968 h 22968"/>
                                <a:gd name="connsiteX6" fmla="*/ 5706 w 22027"/>
                                <a:gd name="connsiteY6" fmla="*/ 21708 h 22968"/>
                                <a:gd name="connsiteX7" fmla="*/ 409 w 22027"/>
                                <a:gd name="connsiteY7" fmla="*/ 12402 h 22968"/>
                                <a:gd name="connsiteX8" fmla="*/ 2084 w 22027"/>
                                <a:gd name="connsiteY8" fmla="*/ 2270 h 22968"/>
                                <a:gd name="connsiteX0" fmla="*/ 2084 w 22024"/>
                                <a:gd name="connsiteY0" fmla="*/ 2270 h 22968"/>
                                <a:gd name="connsiteX1" fmla="*/ 10845 w 22024"/>
                                <a:gd name="connsiteY1" fmla="*/ 32 h 22968"/>
                                <a:gd name="connsiteX2" fmla="*/ 18519 w 22024"/>
                                <a:gd name="connsiteY2" fmla="*/ 1808 h 22968"/>
                                <a:gd name="connsiteX3" fmla="*/ 22009 w 22024"/>
                                <a:gd name="connsiteY3" fmla="*/ 12402 h 22968"/>
                                <a:gd name="connsiteX4" fmla="*/ 17613 w 22024"/>
                                <a:gd name="connsiteY4" fmla="*/ 21290 h 22968"/>
                                <a:gd name="connsiteX5" fmla="*/ 11397 w 22024"/>
                                <a:gd name="connsiteY5" fmla="*/ 22968 h 22968"/>
                                <a:gd name="connsiteX6" fmla="*/ 5706 w 22024"/>
                                <a:gd name="connsiteY6" fmla="*/ 21708 h 22968"/>
                                <a:gd name="connsiteX7" fmla="*/ 409 w 22024"/>
                                <a:gd name="connsiteY7" fmla="*/ 12402 h 22968"/>
                                <a:gd name="connsiteX8" fmla="*/ 2084 w 22024"/>
                                <a:gd name="connsiteY8" fmla="*/ 2270 h 22968"/>
                                <a:gd name="connsiteX0" fmla="*/ 2084 w 22040"/>
                                <a:gd name="connsiteY0" fmla="*/ 2270 h 22968"/>
                                <a:gd name="connsiteX1" fmla="*/ 10845 w 22040"/>
                                <a:gd name="connsiteY1" fmla="*/ 32 h 22968"/>
                                <a:gd name="connsiteX2" fmla="*/ 18519 w 22040"/>
                                <a:gd name="connsiteY2" fmla="*/ 1808 h 22968"/>
                                <a:gd name="connsiteX3" fmla="*/ 22009 w 22040"/>
                                <a:gd name="connsiteY3" fmla="*/ 12402 h 22968"/>
                                <a:gd name="connsiteX4" fmla="*/ 17168 w 22040"/>
                                <a:gd name="connsiteY4" fmla="*/ 21262 h 22968"/>
                                <a:gd name="connsiteX5" fmla="*/ 11397 w 22040"/>
                                <a:gd name="connsiteY5" fmla="*/ 22968 h 22968"/>
                                <a:gd name="connsiteX6" fmla="*/ 5706 w 22040"/>
                                <a:gd name="connsiteY6" fmla="*/ 21708 h 22968"/>
                                <a:gd name="connsiteX7" fmla="*/ 409 w 22040"/>
                                <a:gd name="connsiteY7" fmla="*/ 12402 h 22968"/>
                                <a:gd name="connsiteX8" fmla="*/ 2084 w 22040"/>
                                <a:gd name="connsiteY8" fmla="*/ 2270 h 22968"/>
                                <a:gd name="connsiteX0" fmla="*/ 2026 w 21982"/>
                                <a:gd name="connsiteY0" fmla="*/ 2270 h 22968"/>
                                <a:gd name="connsiteX1" fmla="*/ 10787 w 21982"/>
                                <a:gd name="connsiteY1" fmla="*/ 32 h 22968"/>
                                <a:gd name="connsiteX2" fmla="*/ 18461 w 21982"/>
                                <a:gd name="connsiteY2" fmla="*/ 1808 h 22968"/>
                                <a:gd name="connsiteX3" fmla="*/ 21951 w 21982"/>
                                <a:gd name="connsiteY3" fmla="*/ 12402 h 22968"/>
                                <a:gd name="connsiteX4" fmla="*/ 17110 w 21982"/>
                                <a:gd name="connsiteY4" fmla="*/ 21262 h 22968"/>
                                <a:gd name="connsiteX5" fmla="*/ 11339 w 21982"/>
                                <a:gd name="connsiteY5" fmla="*/ 22968 h 22968"/>
                                <a:gd name="connsiteX6" fmla="*/ 4837 w 21982"/>
                                <a:gd name="connsiteY6" fmla="*/ 21143 h 22968"/>
                                <a:gd name="connsiteX7" fmla="*/ 351 w 21982"/>
                                <a:gd name="connsiteY7" fmla="*/ 12402 h 22968"/>
                                <a:gd name="connsiteX8" fmla="*/ 2026 w 21982"/>
                                <a:gd name="connsiteY8" fmla="*/ 2270 h 22968"/>
                                <a:gd name="connsiteX0" fmla="*/ 2549 w 22505"/>
                                <a:gd name="connsiteY0" fmla="*/ 2270 h 22968"/>
                                <a:gd name="connsiteX1" fmla="*/ 11310 w 22505"/>
                                <a:gd name="connsiteY1" fmla="*/ 32 h 22968"/>
                                <a:gd name="connsiteX2" fmla="*/ 18984 w 22505"/>
                                <a:gd name="connsiteY2" fmla="*/ 1808 h 22968"/>
                                <a:gd name="connsiteX3" fmla="*/ 22474 w 22505"/>
                                <a:gd name="connsiteY3" fmla="*/ 12402 h 22968"/>
                                <a:gd name="connsiteX4" fmla="*/ 17633 w 22505"/>
                                <a:gd name="connsiteY4" fmla="*/ 21262 h 22968"/>
                                <a:gd name="connsiteX5" fmla="*/ 11862 w 22505"/>
                                <a:gd name="connsiteY5" fmla="*/ 22968 h 22968"/>
                                <a:gd name="connsiteX6" fmla="*/ 5360 w 22505"/>
                                <a:gd name="connsiteY6" fmla="*/ 21143 h 22968"/>
                                <a:gd name="connsiteX7" fmla="*/ 187 w 22505"/>
                                <a:gd name="connsiteY7" fmla="*/ 12497 h 22968"/>
                                <a:gd name="connsiteX8" fmla="*/ 2549 w 22505"/>
                                <a:gd name="connsiteY8" fmla="*/ 2270 h 22968"/>
                                <a:gd name="connsiteX0" fmla="*/ 2768 w 22724"/>
                                <a:gd name="connsiteY0" fmla="*/ 2270 h 22968"/>
                                <a:gd name="connsiteX1" fmla="*/ 11529 w 22724"/>
                                <a:gd name="connsiteY1" fmla="*/ 32 h 22968"/>
                                <a:gd name="connsiteX2" fmla="*/ 19203 w 22724"/>
                                <a:gd name="connsiteY2" fmla="*/ 1808 h 22968"/>
                                <a:gd name="connsiteX3" fmla="*/ 22693 w 22724"/>
                                <a:gd name="connsiteY3" fmla="*/ 12402 h 22968"/>
                                <a:gd name="connsiteX4" fmla="*/ 17852 w 22724"/>
                                <a:gd name="connsiteY4" fmla="*/ 21262 h 22968"/>
                                <a:gd name="connsiteX5" fmla="*/ 12081 w 22724"/>
                                <a:gd name="connsiteY5" fmla="*/ 22968 h 22968"/>
                                <a:gd name="connsiteX6" fmla="*/ 5579 w 22724"/>
                                <a:gd name="connsiteY6" fmla="*/ 21143 h 22968"/>
                                <a:gd name="connsiteX7" fmla="*/ 406 w 22724"/>
                                <a:gd name="connsiteY7" fmla="*/ 12497 h 22968"/>
                                <a:gd name="connsiteX8" fmla="*/ 2768 w 22724"/>
                                <a:gd name="connsiteY8" fmla="*/ 2270 h 22968"/>
                                <a:gd name="connsiteX0" fmla="*/ 2768 w 21917"/>
                                <a:gd name="connsiteY0" fmla="*/ 2270 h 22968"/>
                                <a:gd name="connsiteX1" fmla="*/ 11529 w 21917"/>
                                <a:gd name="connsiteY1" fmla="*/ 32 h 22968"/>
                                <a:gd name="connsiteX2" fmla="*/ 19203 w 21917"/>
                                <a:gd name="connsiteY2" fmla="*/ 1808 h 22968"/>
                                <a:gd name="connsiteX3" fmla="*/ 21842 w 21917"/>
                                <a:gd name="connsiteY3" fmla="*/ 12096 h 22968"/>
                                <a:gd name="connsiteX4" fmla="*/ 17852 w 21917"/>
                                <a:gd name="connsiteY4" fmla="*/ 21262 h 22968"/>
                                <a:gd name="connsiteX5" fmla="*/ 12081 w 21917"/>
                                <a:gd name="connsiteY5" fmla="*/ 22968 h 22968"/>
                                <a:gd name="connsiteX6" fmla="*/ 5579 w 21917"/>
                                <a:gd name="connsiteY6" fmla="*/ 21143 h 22968"/>
                                <a:gd name="connsiteX7" fmla="*/ 406 w 21917"/>
                                <a:gd name="connsiteY7" fmla="*/ 12497 h 22968"/>
                                <a:gd name="connsiteX8" fmla="*/ 2768 w 21917"/>
                                <a:gd name="connsiteY8" fmla="*/ 2270 h 22968"/>
                                <a:gd name="connsiteX0" fmla="*/ 2768 w 22070"/>
                                <a:gd name="connsiteY0" fmla="*/ 2270 h 22968"/>
                                <a:gd name="connsiteX1" fmla="*/ 11529 w 22070"/>
                                <a:gd name="connsiteY1" fmla="*/ 32 h 22968"/>
                                <a:gd name="connsiteX2" fmla="*/ 19203 w 22070"/>
                                <a:gd name="connsiteY2" fmla="*/ 1808 h 22968"/>
                                <a:gd name="connsiteX3" fmla="*/ 21842 w 22070"/>
                                <a:gd name="connsiteY3" fmla="*/ 12096 h 22968"/>
                                <a:gd name="connsiteX4" fmla="*/ 17852 w 22070"/>
                                <a:gd name="connsiteY4" fmla="*/ 21262 h 22968"/>
                                <a:gd name="connsiteX5" fmla="*/ 12081 w 22070"/>
                                <a:gd name="connsiteY5" fmla="*/ 22968 h 22968"/>
                                <a:gd name="connsiteX6" fmla="*/ 5579 w 22070"/>
                                <a:gd name="connsiteY6" fmla="*/ 21143 h 22968"/>
                                <a:gd name="connsiteX7" fmla="*/ 406 w 22070"/>
                                <a:gd name="connsiteY7" fmla="*/ 12497 h 22968"/>
                                <a:gd name="connsiteX8" fmla="*/ 2768 w 22070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270 h 22968"/>
                                <a:gd name="connsiteX1" fmla="*/ 11529 w 21961"/>
                                <a:gd name="connsiteY1" fmla="*/ 32 h 22968"/>
                                <a:gd name="connsiteX2" fmla="*/ 19203 w 21961"/>
                                <a:gd name="connsiteY2" fmla="*/ 1808 h 22968"/>
                                <a:gd name="connsiteX3" fmla="*/ 21842 w 21961"/>
                                <a:gd name="connsiteY3" fmla="*/ 12096 h 22968"/>
                                <a:gd name="connsiteX4" fmla="*/ 17852 w 21961"/>
                                <a:gd name="connsiteY4" fmla="*/ 21262 h 22968"/>
                                <a:gd name="connsiteX5" fmla="*/ 12081 w 21961"/>
                                <a:gd name="connsiteY5" fmla="*/ 22968 h 22968"/>
                                <a:gd name="connsiteX6" fmla="*/ 5579 w 21961"/>
                                <a:gd name="connsiteY6" fmla="*/ 21143 h 22968"/>
                                <a:gd name="connsiteX7" fmla="*/ 406 w 21961"/>
                                <a:gd name="connsiteY7" fmla="*/ 12497 h 22968"/>
                                <a:gd name="connsiteX8" fmla="*/ 2768 w 21961"/>
                                <a:gd name="connsiteY8" fmla="*/ 2270 h 22968"/>
                                <a:gd name="connsiteX0" fmla="*/ 2768 w 21961"/>
                                <a:gd name="connsiteY0" fmla="*/ 2350 h 23048"/>
                                <a:gd name="connsiteX1" fmla="*/ 11529 w 21961"/>
                                <a:gd name="connsiteY1" fmla="*/ 112 h 23048"/>
                                <a:gd name="connsiteX2" fmla="*/ 19203 w 21961"/>
                                <a:gd name="connsiteY2" fmla="*/ 1888 h 23048"/>
                                <a:gd name="connsiteX3" fmla="*/ 21842 w 21961"/>
                                <a:gd name="connsiteY3" fmla="*/ 12176 h 23048"/>
                                <a:gd name="connsiteX4" fmla="*/ 17852 w 21961"/>
                                <a:gd name="connsiteY4" fmla="*/ 21342 h 23048"/>
                                <a:gd name="connsiteX5" fmla="*/ 12081 w 21961"/>
                                <a:gd name="connsiteY5" fmla="*/ 23048 h 23048"/>
                                <a:gd name="connsiteX6" fmla="*/ 5579 w 21961"/>
                                <a:gd name="connsiteY6" fmla="*/ 21223 h 23048"/>
                                <a:gd name="connsiteX7" fmla="*/ 406 w 21961"/>
                                <a:gd name="connsiteY7" fmla="*/ 12577 h 23048"/>
                                <a:gd name="connsiteX8" fmla="*/ 2768 w 21961"/>
                                <a:gd name="connsiteY8" fmla="*/ 2350 h 23048"/>
                                <a:gd name="connsiteX0" fmla="*/ 2768 w 21961"/>
                                <a:gd name="connsiteY0" fmla="*/ 2633 h 23331"/>
                                <a:gd name="connsiteX1" fmla="*/ 11529 w 21961"/>
                                <a:gd name="connsiteY1" fmla="*/ 395 h 23331"/>
                                <a:gd name="connsiteX2" fmla="*/ 19203 w 21961"/>
                                <a:gd name="connsiteY2" fmla="*/ 2171 h 23331"/>
                                <a:gd name="connsiteX3" fmla="*/ 21842 w 21961"/>
                                <a:gd name="connsiteY3" fmla="*/ 12459 h 23331"/>
                                <a:gd name="connsiteX4" fmla="*/ 17852 w 21961"/>
                                <a:gd name="connsiteY4" fmla="*/ 21625 h 23331"/>
                                <a:gd name="connsiteX5" fmla="*/ 12081 w 21961"/>
                                <a:gd name="connsiteY5" fmla="*/ 23331 h 23331"/>
                                <a:gd name="connsiteX6" fmla="*/ 5579 w 21961"/>
                                <a:gd name="connsiteY6" fmla="*/ 21506 h 23331"/>
                                <a:gd name="connsiteX7" fmla="*/ 406 w 21961"/>
                                <a:gd name="connsiteY7" fmla="*/ 12860 h 23331"/>
                                <a:gd name="connsiteX8" fmla="*/ 2768 w 21961"/>
                                <a:gd name="connsiteY8" fmla="*/ 2633 h 23331"/>
                                <a:gd name="connsiteX0" fmla="*/ 2768 w 21961"/>
                                <a:gd name="connsiteY0" fmla="*/ 2347 h 23045"/>
                                <a:gd name="connsiteX1" fmla="*/ 11529 w 21961"/>
                                <a:gd name="connsiteY1" fmla="*/ 109 h 23045"/>
                                <a:gd name="connsiteX2" fmla="*/ 19203 w 21961"/>
                                <a:gd name="connsiteY2" fmla="*/ 1885 h 23045"/>
                                <a:gd name="connsiteX3" fmla="*/ 21842 w 21961"/>
                                <a:gd name="connsiteY3" fmla="*/ 12173 h 23045"/>
                                <a:gd name="connsiteX4" fmla="*/ 17852 w 21961"/>
                                <a:gd name="connsiteY4" fmla="*/ 21339 h 23045"/>
                                <a:gd name="connsiteX5" fmla="*/ 12081 w 21961"/>
                                <a:gd name="connsiteY5" fmla="*/ 23045 h 23045"/>
                                <a:gd name="connsiteX6" fmla="*/ 5579 w 21961"/>
                                <a:gd name="connsiteY6" fmla="*/ 21220 h 23045"/>
                                <a:gd name="connsiteX7" fmla="*/ 406 w 21961"/>
                                <a:gd name="connsiteY7" fmla="*/ 12574 h 23045"/>
                                <a:gd name="connsiteX8" fmla="*/ 2768 w 21961"/>
                                <a:gd name="connsiteY8" fmla="*/ 2347 h 23045"/>
                                <a:gd name="connsiteX0" fmla="*/ 2768 w 21961"/>
                                <a:gd name="connsiteY0" fmla="*/ 2281 h 22979"/>
                                <a:gd name="connsiteX1" fmla="*/ 11529 w 21961"/>
                                <a:gd name="connsiteY1" fmla="*/ 43 h 22979"/>
                                <a:gd name="connsiteX2" fmla="*/ 19203 w 21961"/>
                                <a:gd name="connsiteY2" fmla="*/ 1819 h 22979"/>
                                <a:gd name="connsiteX3" fmla="*/ 21842 w 21961"/>
                                <a:gd name="connsiteY3" fmla="*/ 12107 h 22979"/>
                                <a:gd name="connsiteX4" fmla="*/ 17852 w 21961"/>
                                <a:gd name="connsiteY4" fmla="*/ 21273 h 22979"/>
                                <a:gd name="connsiteX5" fmla="*/ 12081 w 21961"/>
                                <a:gd name="connsiteY5" fmla="*/ 22979 h 22979"/>
                                <a:gd name="connsiteX6" fmla="*/ 5579 w 21961"/>
                                <a:gd name="connsiteY6" fmla="*/ 21154 h 22979"/>
                                <a:gd name="connsiteX7" fmla="*/ 406 w 21961"/>
                                <a:gd name="connsiteY7" fmla="*/ 12508 h 22979"/>
                                <a:gd name="connsiteX8" fmla="*/ 2768 w 21961"/>
                                <a:gd name="connsiteY8" fmla="*/ 2281 h 22979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42 h 24140"/>
                                <a:gd name="connsiteX1" fmla="*/ 11582 w 21961"/>
                                <a:gd name="connsiteY1" fmla="*/ 17 h 24140"/>
                                <a:gd name="connsiteX2" fmla="*/ 19203 w 21961"/>
                                <a:gd name="connsiteY2" fmla="*/ 2980 h 24140"/>
                                <a:gd name="connsiteX3" fmla="*/ 21842 w 21961"/>
                                <a:gd name="connsiteY3" fmla="*/ 13268 h 24140"/>
                                <a:gd name="connsiteX4" fmla="*/ 17852 w 21961"/>
                                <a:gd name="connsiteY4" fmla="*/ 22434 h 24140"/>
                                <a:gd name="connsiteX5" fmla="*/ 12081 w 21961"/>
                                <a:gd name="connsiteY5" fmla="*/ 24140 h 24140"/>
                                <a:gd name="connsiteX6" fmla="*/ 5579 w 21961"/>
                                <a:gd name="connsiteY6" fmla="*/ 22315 h 24140"/>
                                <a:gd name="connsiteX7" fmla="*/ 406 w 21961"/>
                                <a:gd name="connsiteY7" fmla="*/ 13669 h 24140"/>
                                <a:gd name="connsiteX8" fmla="*/ 2768 w 21961"/>
                                <a:gd name="connsiteY8" fmla="*/ 3442 h 24140"/>
                                <a:gd name="connsiteX0" fmla="*/ 2768 w 21961"/>
                                <a:gd name="connsiteY0" fmla="*/ 3425 h 24123"/>
                                <a:gd name="connsiteX1" fmla="*/ 11582 w 21961"/>
                                <a:gd name="connsiteY1" fmla="*/ 0 h 24123"/>
                                <a:gd name="connsiteX2" fmla="*/ 19203 w 21961"/>
                                <a:gd name="connsiteY2" fmla="*/ 2963 h 24123"/>
                                <a:gd name="connsiteX3" fmla="*/ 21842 w 21961"/>
                                <a:gd name="connsiteY3" fmla="*/ 13251 h 24123"/>
                                <a:gd name="connsiteX4" fmla="*/ 17852 w 21961"/>
                                <a:gd name="connsiteY4" fmla="*/ 22417 h 24123"/>
                                <a:gd name="connsiteX5" fmla="*/ 12081 w 21961"/>
                                <a:gd name="connsiteY5" fmla="*/ 24123 h 24123"/>
                                <a:gd name="connsiteX6" fmla="*/ 5579 w 21961"/>
                                <a:gd name="connsiteY6" fmla="*/ 22298 h 24123"/>
                                <a:gd name="connsiteX7" fmla="*/ 406 w 21961"/>
                                <a:gd name="connsiteY7" fmla="*/ 13652 h 24123"/>
                                <a:gd name="connsiteX8" fmla="*/ 2768 w 21961"/>
                                <a:gd name="connsiteY8" fmla="*/ 342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400 w 21794"/>
                                <a:gd name="connsiteY0" fmla="*/ 2795 h 24123"/>
                                <a:gd name="connsiteX1" fmla="*/ 11415 w 21794"/>
                                <a:gd name="connsiteY1" fmla="*/ 0 h 24123"/>
                                <a:gd name="connsiteX2" fmla="*/ 19036 w 21794"/>
                                <a:gd name="connsiteY2" fmla="*/ 2963 h 24123"/>
                                <a:gd name="connsiteX3" fmla="*/ 21675 w 21794"/>
                                <a:gd name="connsiteY3" fmla="*/ 13251 h 24123"/>
                                <a:gd name="connsiteX4" fmla="*/ 17685 w 21794"/>
                                <a:gd name="connsiteY4" fmla="*/ 22417 h 24123"/>
                                <a:gd name="connsiteX5" fmla="*/ 11914 w 21794"/>
                                <a:gd name="connsiteY5" fmla="*/ 24123 h 24123"/>
                                <a:gd name="connsiteX6" fmla="*/ 5412 w 21794"/>
                                <a:gd name="connsiteY6" fmla="*/ 22298 h 24123"/>
                                <a:gd name="connsiteX7" fmla="*/ 239 w 21794"/>
                                <a:gd name="connsiteY7" fmla="*/ 13652 h 24123"/>
                                <a:gd name="connsiteX8" fmla="*/ 2400 w 21794"/>
                                <a:gd name="connsiteY8" fmla="*/ 2795 h 24123"/>
                                <a:gd name="connsiteX0" fmla="*/ 2379 w 21773"/>
                                <a:gd name="connsiteY0" fmla="*/ 2795 h 24123"/>
                                <a:gd name="connsiteX1" fmla="*/ 11394 w 21773"/>
                                <a:gd name="connsiteY1" fmla="*/ 0 h 24123"/>
                                <a:gd name="connsiteX2" fmla="*/ 19015 w 21773"/>
                                <a:gd name="connsiteY2" fmla="*/ 2963 h 24123"/>
                                <a:gd name="connsiteX3" fmla="*/ 21654 w 21773"/>
                                <a:gd name="connsiteY3" fmla="*/ 13251 h 24123"/>
                                <a:gd name="connsiteX4" fmla="*/ 17664 w 21773"/>
                                <a:gd name="connsiteY4" fmla="*/ 22417 h 24123"/>
                                <a:gd name="connsiteX5" fmla="*/ 11893 w 21773"/>
                                <a:gd name="connsiteY5" fmla="*/ 24123 h 24123"/>
                                <a:gd name="connsiteX6" fmla="*/ 5391 w 21773"/>
                                <a:gd name="connsiteY6" fmla="*/ 22298 h 24123"/>
                                <a:gd name="connsiteX7" fmla="*/ 218 w 21773"/>
                                <a:gd name="connsiteY7" fmla="*/ 13652 h 24123"/>
                                <a:gd name="connsiteX8" fmla="*/ 2379 w 21773"/>
                                <a:gd name="connsiteY8" fmla="*/ 2795 h 24123"/>
                                <a:gd name="connsiteX0" fmla="*/ 2798 w 22192"/>
                                <a:gd name="connsiteY0" fmla="*/ 2795 h 24123"/>
                                <a:gd name="connsiteX1" fmla="*/ 11813 w 22192"/>
                                <a:gd name="connsiteY1" fmla="*/ 0 h 24123"/>
                                <a:gd name="connsiteX2" fmla="*/ 19434 w 22192"/>
                                <a:gd name="connsiteY2" fmla="*/ 2963 h 24123"/>
                                <a:gd name="connsiteX3" fmla="*/ 22073 w 22192"/>
                                <a:gd name="connsiteY3" fmla="*/ 13251 h 24123"/>
                                <a:gd name="connsiteX4" fmla="*/ 18083 w 22192"/>
                                <a:gd name="connsiteY4" fmla="*/ 22417 h 24123"/>
                                <a:gd name="connsiteX5" fmla="*/ 12312 w 22192"/>
                                <a:gd name="connsiteY5" fmla="*/ 24123 h 24123"/>
                                <a:gd name="connsiteX6" fmla="*/ 5810 w 22192"/>
                                <a:gd name="connsiteY6" fmla="*/ 22298 h 24123"/>
                                <a:gd name="connsiteX7" fmla="*/ 637 w 22192"/>
                                <a:gd name="connsiteY7" fmla="*/ 13652 h 24123"/>
                                <a:gd name="connsiteX8" fmla="*/ 2798 w 22192"/>
                                <a:gd name="connsiteY8" fmla="*/ 2795 h 24123"/>
                                <a:gd name="connsiteX0" fmla="*/ 2510 w 21904"/>
                                <a:gd name="connsiteY0" fmla="*/ 2795 h 24123"/>
                                <a:gd name="connsiteX1" fmla="*/ 11525 w 21904"/>
                                <a:gd name="connsiteY1" fmla="*/ 0 h 24123"/>
                                <a:gd name="connsiteX2" fmla="*/ 19146 w 21904"/>
                                <a:gd name="connsiteY2" fmla="*/ 2963 h 24123"/>
                                <a:gd name="connsiteX3" fmla="*/ 21785 w 21904"/>
                                <a:gd name="connsiteY3" fmla="*/ 13251 h 24123"/>
                                <a:gd name="connsiteX4" fmla="*/ 17795 w 21904"/>
                                <a:gd name="connsiteY4" fmla="*/ 22417 h 24123"/>
                                <a:gd name="connsiteX5" fmla="*/ 12024 w 21904"/>
                                <a:gd name="connsiteY5" fmla="*/ 24123 h 24123"/>
                                <a:gd name="connsiteX6" fmla="*/ 5522 w 21904"/>
                                <a:gd name="connsiteY6" fmla="*/ 22298 h 24123"/>
                                <a:gd name="connsiteX7" fmla="*/ 349 w 21904"/>
                                <a:gd name="connsiteY7" fmla="*/ 13652 h 24123"/>
                                <a:gd name="connsiteX8" fmla="*/ 2510 w 2190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014"/>
                                <a:gd name="connsiteY0" fmla="*/ 2795 h 24123"/>
                                <a:gd name="connsiteX1" fmla="*/ 11635 w 22014"/>
                                <a:gd name="connsiteY1" fmla="*/ 0 h 24123"/>
                                <a:gd name="connsiteX2" fmla="*/ 19256 w 22014"/>
                                <a:gd name="connsiteY2" fmla="*/ 2963 h 24123"/>
                                <a:gd name="connsiteX3" fmla="*/ 21895 w 22014"/>
                                <a:gd name="connsiteY3" fmla="*/ 13251 h 24123"/>
                                <a:gd name="connsiteX4" fmla="*/ 17905 w 22014"/>
                                <a:gd name="connsiteY4" fmla="*/ 22417 h 24123"/>
                                <a:gd name="connsiteX5" fmla="*/ 12134 w 22014"/>
                                <a:gd name="connsiteY5" fmla="*/ 24123 h 24123"/>
                                <a:gd name="connsiteX6" fmla="*/ 5632 w 22014"/>
                                <a:gd name="connsiteY6" fmla="*/ 22298 h 24123"/>
                                <a:gd name="connsiteX7" fmla="*/ 459 w 22014"/>
                                <a:gd name="connsiteY7" fmla="*/ 13652 h 24123"/>
                                <a:gd name="connsiteX8" fmla="*/ 2620 w 22014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366"/>
                                <a:gd name="connsiteY0" fmla="*/ 2795 h 24123"/>
                                <a:gd name="connsiteX1" fmla="*/ 11635 w 22366"/>
                                <a:gd name="connsiteY1" fmla="*/ 0 h 24123"/>
                                <a:gd name="connsiteX2" fmla="*/ 19256 w 22366"/>
                                <a:gd name="connsiteY2" fmla="*/ 2963 h 24123"/>
                                <a:gd name="connsiteX3" fmla="*/ 21895 w 22366"/>
                                <a:gd name="connsiteY3" fmla="*/ 13251 h 24123"/>
                                <a:gd name="connsiteX4" fmla="*/ 17905 w 22366"/>
                                <a:gd name="connsiteY4" fmla="*/ 22417 h 24123"/>
                                <a:gd name="connsiteX5" fmla="*/ 12134 w 22366"/>
                                <a:gd name="connsiteY5" fmla="*/ 24123 h 24123"/>
                                <a:gd name="connsiteX6" fmla="*/ 5632 w 22366"/>
                                <a:gd name="connsiteY6" fmla="*/ 22298 h 24123"/>
                                <a:gd name="connsiteX7" fmla="*/ 459 w 22366"/>
                                <a:gd name="connsiteY7" fmla="*/ 13652 h 24123"/>
                                <a:gd name="connsiteX8" fmla="*/ 2620 w 22366"/>
                                <a:gd name="connsiteY8" fmla="*/ 2795 h 24123"/>
                                <a:gd name="connsiteX0" fmla="*/ 2620 w 22400"/>
                                <a:gd name="connsiteY0" fmla="*/ 2795 h 24123"/>
                                <a:gd name="connsiteX1" fmla="*/ 11635 w 22400"/>
                                <a:gd name="connsiteY1" fmla="*/ 0 h 24123"/>
                                <a:gd name="connsiteX2" fmla="*/ 19256 w 22400"/>
                                <a:gd name="connsiteY2" fmla="*/ 2963 h 24123"/>
                                <a:gd name="connsiteX3" fmla="*/ 21895 w 22400"/>
                                <a:gd name="connsiteY3" fmla="*/ 13251 h 24123"/>
                                <a:gd name="connsiteX4" fmla="*/ 17905 w 22400"/>
                                <a:gd name="connsiteY4" fmla="*/ 22417 h 24123"/>
                                <a:gd name="connsiteX5" fmla="*/ 12134 w 22400"/>
                                <a:gd name="connsiteY5" fmla="*/ 24123 h 24123"/>
                                <a:gd name="connsiteX6" fmla="*/ 5632 w 22400"/>
                                <a:gd name="connsiteY6" fmla="*/ 22298 h 24123"/>
                                <a:gd name="connsiteX7" fmla="*/ 459 w 22400"/>
                                <a:gd name="connsiteY7" fmla="*/ 13652 h 24123"/>
                                <a:gd name="connsiteX8" fmla="*/ 2620 w 22400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795 h 24123"/>
                                <a:gd name="connsiteX1" fmla="*/ 11635 w 22233"/>
                                <a:gd name="connsiteY1" fmla="*/ 0 h 24123"/>
                                <a:gd name="connsiteX2" fmla="*/ 19256 w 22233"/>
                                <a:gd name="connsiteY2" fmla="*/ 2963 h 24123"/>
                                <a:gd name="connsiteX3" fmla="*/ 21895 w 22233"/>
                                <a:gd name="connsiteY3" fmla="*/ 13251 h 24123"/>
                                <a:gd name="connsiteX4" fmla="*/ 17905 w 22233"/>
                                <a:gd name="connsiteY4" fmla="*/ 22417 h 24123"/>
                                <a:gd name="connsiteX5" fmla="*/ 12134 w 22233"/>
                                <a:gd name="connsiteY5" fmla="*/ 24123 h 24123"/>
                                <a:gd name="connsiteX6" fmla="*/ 5632 w 22233"/>
                                <a:gd name="connsiteY6" fmla="*/ 22298 h 24123"/>
                                <a:gd name="connsiteX7" fmla="*/ 459 w 22233"/>
                                <a:gd name="connsiteY7" fmla="*/ 13652 h 24123"/>
                                <a:gd name="connsiteX8" fmla="*/ 2620 w 22233"/>
                                <a:gd name="connsiteY8" fmla="*/ 2795 h 24123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2233"/>
                                <a:gd name="connsiteY0" fmla="*/ 2800 h 24128"/>
                                <a:gd name="connsiteX1" fmla="*/ 11635 w 22233"/>
                                <a:gd name="connsiteY1" fmla="*/ 5 h 24128"/>
                                <a:gd name="connsiteX2" fmla="*/ 19256 w 22233"/>
                                <a:gd name="connsiteY2" fmla="*/ 2968 h 24128"/>
                                <a:gd name="connsiteX3" fmla="*/ 21895 w 22233"/>
                                <a:gd name="connsiteY3" fmla="*/ 13256 h 24128"/>
                                <a:gd name="connsiteX4" fmla="*/ 17905 w 22233"/>
                                <a:gd name="connsiteY4" fmla="*/ 22422 h 24128"/>
                                <a:gd name="connsiteX5" fmla="*/ 12134 w 22233"/>
                                <a:gd name="connsiteY5" fmla="*/ 24128 h 24128"/>
                                <a:gd name="connsiteX6" fmla="*/ 5632 w 22233"/>
                                <a:gd name="connsiteY6" fmla="*/ 22303 h 24128"/>
                                <a:gd name="connsiteX7" fmla="*/ 459 w 22233"/>
                                <a:gd name="connsiteY7" fmla="*/ 13657 h 24128"/>
                                <a:gd name="connsiteX8" fmla="*/ 2620 w 22233"/>
                                <a:gd name="connsiteY8" fmla="*/ 2800 h 24128"/>
                                <a:gd name="connsiteX0" fmla="*/ 2620 w 21918"/>
                                <a:gd name="connsiteY0" fmla="*/ 2800 h 24128"/>
                                <a:gd name="connsiteX1" fmla="*/ 11635 w 21918"/>
                                <a:gd name="connsiteY1" fmla="*/ 5 h 24128"/>
                                <a:gd name="connsiteX2" fmla="*/ 18723 w 21918"/>
                                <a:gd name="connsiteY2" fmla="*/ 3330 h 24128"/>
                                <a:gd name="connsiteX3" fmla="*/ 21895 w 21918"/>
                                <a:gd name="connsiteY3" fmla="*/ 13256 h 24128"/>
                                <a:gd name="connsiteX4" fmla="*/ 17905 w 21918"/>
                                <a:gd name="connsiteY4" fmla="*/ 22422 h 24128"/>
                                <a:gd name="connsiteX5" fmla="*/ 12134 w 21918"/>
                                <a:gd name="connsiteY5" fmla="*/ 24128 h 24128"/>
                                <a:gd name="connsiteX6" fmla="*/ 5632 w 21918"/>
                                <a:gd name="connsiteY6" fmla="*/ 22303 h 24128"/>
                                <a:gd name="connsiteX7" fmla="*/ 459 w 21918"/>
                                <a:gd name="connsiteY7" fmla="*/ 13657 h 24128"/>
                                <a:gd name="connsiteX8" fmla="*/ 2620 w 21918"/>
                                <a:gd name="connsiteY8" fmla="*/ 2800 h 24128"/>
                                <a:gd name="connsiteX0" fmla="*/ 2620 w 21909"/>
                                <a:gd name="connsiteY0" fmla="*/ 2800 h 24128"/>
                                <a:gd name="connsiteX1" fmla="*/ 11635 w 21909"/>
                                <a:gd name="connsiteY1" fmla="*/ 5 h 24128"/>
                                <a:gd name="connsiteX2" fmla="*/ 18723 w 21909"/>
                                <a:gd name="connsiteY2" fmla="*/ 3330 h 24128"/>
                                <a:gd name="connsiteX3" fmla="*/ 21895 w 21909"/>
                                <a:gd name="connsiteY3" fmla="*/ 13256 h 24128"/>
                                <a:gd name="connsiteX4" fmla="*/ 17905 w 21909"/>
                                <a:gd name="connsiteY4" fmla="*/ 22422 h 24128"/>
                                <a:gd name="connsiteX5" fmla="*/ 12134 w 21909"/>
                                <a:gd name="connsiteY5" fmla="*/ 24128 h 24128"/>
                                <a:gd name="connsiteX6" fmla="*/ 5632 w 21909"/>
                                <a:gd name="connsiteY6" fmla="*/ 22303 h 24128"/>
                                <a:gd name="connsiteX7" fmla="*/ 459 w 21909"/>
                                <a:gd name="connsiteY7" fmla="*/ 13657 h 24128"/>
                                <a:gd name="connsiteX8" fmla="*/ 2620 w 21909"/>
                                <a:gd name="connsiteY8" fmla="*/ 2800 h 24128"/>
                                <a:gd name="connsiteX0" fmla="*/ 2620 w 22252"/>
                                <a:gd name="connsiteY0" fmla="*/ 2800 h 24128"/>
                                <a:gd name="connsiteX1" fmla="*/ 11635 w 22252"/>
                                <a:gd name="connsiteY1" fmla="*/ 5 h 24128"/>
                                <a:gd name="connsiteX2" fmla="*/ 20339 w 22252"/>
                                <a:gd name="connsiteY2" fmla="*/ 2460 h 24128"/>
                                <a:gd name="connsiteX3" fmla="*/ 21895 w 22252"/>
                                <a:gd name="connsiteY3" fmla="*/ 13256 h 24128"/>
                                <a:gd name="connsiteX4" fmla="*/ 17905 w 22252"/>
                                <a:gd name="connsiteY4" fmla="*/ 22422 h 24128"/>
                                <a:gd name="connsiteX5" fmla="*/ 12134 w 22252"/>
                                <a:gd name="connsiteY5" fmla="*/ 24128 h 24128"/>
                                <a:gd name="connsiteX6" fmla="*/ 5632 w 22252"/>
                                <a:gd name="connsiteY6" fmla="*/ 22303 h 24128"/>
                                <a:gd name="connsiteX7" fmla="*/ 459 w 22252"/>
                                <a:gd name="connsiteY7" fmla="*/ 13657 h 24128"/>
                                <a:gd name="connsiteX8" fmla="*/ 2620 w 22252"/>
                                <a:gd name="connsiteY8" fmla="*/ 2800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4 h 24128"/>
                                <a:gd name="connsiteX1" fmla="*/ 12281 w 22898"/>
                                <a:gd name="connsiteY1" fmla="*/ 5 h 24128"/>
                                <a:gd name="connsiteX2" fmla="*/ 20985 w 22898"/>
                                <a:gd name="connsiteY2" fmla="*/ 2460 h 24128"/>
                                <a:gd name="connsiteX3" fmla="*/ 22541 w 22898"/>
                                <a:gd name="connsiteY3" fmla="*/ 13256 h 24128"/>
                                <a:gd name="connsiteX4" fmla="*/ 18551 w 22898"/>
                                <a:gd name="connsiteY4" fmla="*/ 22422 h 24128"/>
                                <a:gd name="connsiteX5" fmla="*/ 12780 w 22898"/>
                                <a:gd name="connsiteY5" fmla="*/ 24128 h 24128"/>
                                <a:gd name="connsiteX6" fmla="*/ 6278 w 22898"/>
                                <a:gd name="connsiteY6" fmla="*/ 22303 h 24128"/>
                                <a:gd name="connsiteX7" fmla="*/ 1105 w 22898"/>
                                <a:gd name="connsiteY7" fmla="*/ 13657 h 24128"/>
                                <a:gd name="connsiteX8" fmla="*/ 1390 w 22898"/>
                                <a:gd name="connsiteY8" fmla="*/ 2894 h 24128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  <a:gd name="connsiteX0" fmla="*/ 1390 w 22898"/>
                                <a:gd name="connsiteY0" fmla="*/ 2892 h 24126"/>
                                <a:gd name="connsiteX1" fmla="*/ 12281 w 22898"/>
                                <a:gd name="connsiteY1" fmla="*/ 3 h 24126"/>
                                <a:gd name="connsiteX2" fmla="*/ 20985 w 22898"/>
                                <a:gd name="connsiteY2" fmla="*/ 2458 h 24126"/>
                                <a:gd name="connsiteX3" fmla="*/ 22541 w 22898"/>
                                <a:gd name="connsiteY3" fmla="*/ 13254 h 24126"/>
                                <a:gd name="connsiteX4" fmla="*/ 18551 w 22898"/>
                                <a:gd name="connsiteY4" fmla="*/ 22420 h 24126"/>
                                <a:gd name="connsiteX5" fmla="*/ 12780 w 22898"/>
                                <a:gd name="connsiteY5" fmla="*/ 24126 h 24126"/>
                                <a:gd name="connsiteX6" fmla="*/ 6278 w 22898"/>
                                <a:gd name="connsiteY6" fmla="*/ 22301 h 24126"/>
                                <a:gd name="connsiteX7" fmla="*/ 1105 w 22898"/>
                                <a:gd name="connsiteY7" fmla="*/ 13655 h 24126"/>
                                <a:gd name="connsiteX8" fmla="*/ 1390 w 22898"/>
                                <a:gd name="connsiteY8" fmla="*/ 2892 h 2412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2898" h="24126">
                                  <a:moveTo>
                                    <a:pt x="1390" y="2892"/>
                                  </a:moveTo>
                                  <a:cubicBezTo>
                                    <a:pt x="3941" y="1300"/>
                                    <a:pt x="5856" y="-70"/>
                                    <a:pt x="12281" y="3"/>
                                  </a:cubicBezTo>
                                  <a:cubicBezTo>
                                    <a:pt x="18443" y="247"/>
                                    <a:pt x="19316" y="688"/>
                                    <a:pt x="20985" y="2458"/>
                                  </a:cubicBezTo>
                                  <a:cubicBezTo>
                                    <a:pt x="23518" y="6881"/>
                                    <a:pt x="22947" y="9927"/>
                                    <a:pt x="22541" y="13254"/>
                                  </a:cubicBezTo>
                                  <a:cubicBezTo>
                                    <a:pt x="22135" y="16581"/>
                                    <a:pt x="21745" y="17980"/>
                                    <a:pt x="18551" y="22420"/>
                                  </a:cubicBezTo>
                                  <a:cubicBezTo>
                                    <a:pt x="16529" y="23489"/>
                                    <a:pt x="14798" y="23934"/>
                                    <a:pt x="12780" y="24126"/>
                                  </a:cubicBezTo>
                                  <a:cubicBezTo>
                                    <a:pt x="11248" y="23981"/>
                                    <a:pt x="8852" y="23579"/>
                                    <a:pt x="6278" y="22301"/>
                                  </a:cubicBezTo>
                                  <a:cubicBezTo>
                                    <a:pt x="4062" y="20371"/>
                                    <a:pt x="1920" y="16890"/>
                                    <a:pt x="1105" y="13655"/>
                                  </a:cubicBezTo>
                                  <a:cubicBezTo>
                                    <a:pt x="290" y="10420"/>
                                    <a:pt x="-1043" y="5792"/>
                                    <a:pt x="1390" y="28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2">
                                <a:lumMod val="90000"/>
                                <a:alpha val="82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rIns="0" rtlCol="0" anchor="ctr"/>
                        </wps:wsp>
                        <wps:wsp>
                          <wps:cNvPr id="63" name="Rectangle 63"/>
                          <wps:cNvSpPr/>
                          <wps:spPr>
                            <a:xfrm rot="5400000">
                              <a:off x="1710361" y="346463"/>
                              <a:ext cx="184731" cy="276999"/>
                            </a:xfrm>
                            <a:prstGeom prst="rect">
                              <a:avLst/>
                            </a:prstGeom>
                          </wps:spPr>
                          <wps:bodyPr wrap="square">
                            <a:noAutofit/>
                          </wps:bodyPr>
                        </wps:wsp>
                        <wps:wsp>
                          <wps:cNvPr id="64" name="Rectangle 64"/>
                          <wps:cNvSpPr/>
                          <wps:spPr>
                            <a:xfrm rot="5400000">
                              <a:off x="1758392" y="14715"/>
                              <a:ext cx="184731" cy="261610"/>
                            </a:xfrm>
                            <a:prstGeom prst="rect">
                              <a:avLst/>
                            </a:prstGeom>
                          </wps:spPr>
                          <wps:bodyPr wrap="square">
                            <a:noAutofit/>
                          </wps:bodyPr>
                        </wps:wsp>
                      </wpg:grpSp>
                      <wps:wsp>
                        <wps:cNvPr id="65" name="Straight Arrow Connector 65"/>
                        <wps:cNvCnPr/>
                        <wps:spPr bwMode="auto">
                          <a:xfrm>
                            <a:off x="398345" y="2158593"/>
                            <a:ext cx="248678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6" name="Content Placeholder 1"/>
                        <wps:cNvSpPr txBox="1">
                          <a:spLocks/>
                        </wps:cNvSpPr>
                        <wps:spPr bwMode="auto">
                          <a:xfrm>
                            <a:off x="150957" y="2306016"/>
                            <a:ext cx="2973846" cy="423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182C57" w14:textId="77777777" w:rsidR="00E3664E" w:rsidRDefault="00E3664E" w:rsidP="00842D6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42D6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Azimuth beam coverage</w:t>
                              </w:r>
                            </w:p>
                            <w:p w14:paraId="3769D45B" w14:textId="77777777" w:rsidR="00E3664E" w:rsidRDefault="00E3664E" w:rsidP="00842D6A">
                              <w:pPr>
                                <w:jc w:val="center"/>
                              </w:pPr>
                              <w:r w:rsidRPr="00842D6A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Example of FR2 beam coverage</w:t>
                              </w:r>
                            </w:p>
                          </w:txbxContent>
                        </wps:txbx>
                        <wps:bodyPr vert="horz" wrap="square" lIns="72000" tIns="36000" rIns="73152" bIns="36576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Content Placeholder 1"/>
                        <wps:cNvSpPr txBox="1">
                          <a:spLocks/>
                        </wps:cNvSpPr>
                        <wps:spPr bwMode="auto">
                          <a:xfrm rot="16200000">
                            <a:off x="-730793" y="863038"/>
                            <a:ext cx="1785974" cy="324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047D39" w14:textId="77777777" w:rsidR="00E3664E" w:rsidRDefault="00E3664E" w:rsidP="00842D6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 xml:space="preserve">Elevation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beam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coverage</w:t>
                              </w:r>
                              <w:proofErr w:type="spellEnd"/>
                            </w:p>
                          </w:txbxContent>
                        </wps:txbx>
                        <wps:bodyPr vert="horz" wrap="square" lIns="72000" tIns="36000" rIns="73152" bIns="36576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Straight Arrow Connector 68"/>
                        <wps:cNvCnPr>
                          <a:cxnSpLocks/>
                        </wps:cNvCnPr>
                        <wps:spPr bwMode="auto">
                          <a:xfrm flipV="1">
                            <a:off x="324388" y="15062"/>
                            <a:ext cx="0" cy="202034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A74AE5" id="Group 28" o:spid="_x0000_s1027" style="position:absolute;margin-left:108.6pt;margin-top:20.6pt;width:202.35pt;height:164.5pt;z-index:251658243;mso-width-relative:margin;mso-height-relative:margin" coordsize="31248,272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">
                <v:group id="Group 38" o:spid="_x0000_s1028" style="position:absolute;left:3983;width:24868;height:20295" coordorigin="3983" coordsize="24867,202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">
                  <v:shape id="Trapezoid 203" o:spid="_x0000_s1029" style="position:absolute;left:3983;top:12427;width:24868;height:7805;visibility:visible;mso-wrap-style:square;v-text-anchor:top" coordsize="2317433,16966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" path="m71514,1684200c43437,1674958,-16000,1606438,4052,1476875l192026,188606c233470,9429,262884,22757,376518,12023l2064938,v121654,42821,122992,85642,148392,200652l2312348,1528420v20055,101490,-17585,174606,-141911,167805l71514,1684200xe" fillcolor="#d9e2f3 [660]" strokecolor="#00b0f0" strokeweight="1.5pt">
                    <v:fill opacity="56283f"/>
                    <v:path arrowok="t" o:connecttype="custom" o:connectlocs="76740,774771;4348,679396;206059,86763;404033,5531;2215838,0;2375074,92305;2481328,703108;2329047,780303;76740,774771" o:connectangles="0,0,0,0,0,0,0,0,0"/>
                  </v:shape>
                  <v:shape id="Flowchart: Terminator 61" o:spid="_x0000_s1030" style="position:absolute;left:23510;top:12361;width:4639;height:7800;rotation:11386809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8158,93508;248787,97;425111,79476;456632,428548;375803,724917;258895,780078;127179,721069;22385,441514;28158,93508" o:connectangles="0,0,0,0,0,0,0,0,0"/>
                  </v:shape>
                  <v:shape id="Flowchart: Terminator 61" o:spid="_x0000_s1031" style="position:absolute;left:19049;top:12494;width:4639;height:7801;rotation:-11547332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8158,93508;248787,97;425111,79476;456632,428548;375803,724917;258895,780078;127179,721069;22385,441514;28158,93508" o:connectangles="0,0,0,0,0,0,0,0,0"/>
                  </v:shape>
                  <v:shape id="Flowchart: Terminator 61" o:spid="_x0000_s1032" style="position:absolute;left:14420;top:12395;width:4638;height:7801;rotation:180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8158,93508;248787,97;425111,79476;456632,428548;375803,724917;258895,780078;127179,721069;22385,441514;28158,93508" o:connectangles="0,0,0,0,0,0,0,0,0"/>
                  </v:shape>
                  <v:shape id="Flowchart: Terminator 61" o:spid="_x0000_s1033" style="position:absolute;left:9872;top:12479;width:4638;height:7800;rotation:-11205915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8158,93508;248787,97;425111,79476;456632,428548;375803,724917;258895,780078;127179,721069;22385,441514;28158,93508" o:connectangles="0,0,0,0,0,0,0,0,0"/>
                  </v:shape>
                  <v:shape id="Flowchart: Terminator 61" o:spid="_x0000_s1034" style="position:absolute;left:5188;top:12432;width:4639;height:7801;rotation:-11078510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8158,93508;248787,97;425111,79476;456632,428548;375803,724917;258895,780078;127179,721069;22385,441514;28158,93508" o:connectangles="0,0,0,0,0,0,0,0,0"/>
                  </v:shape>
                  <v:shape id="Trapezoid 203" o:spid="_x0000_s1035" style="position:absolute;left:6618;top:6677;width:20668;height:5753;visibility:visible;mso-wrap-style:square;v-text-anchor:top" coordsize="2317433,16966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" path="m71514,1684200c43437,1674958,-16000,1606438,4052,1476875l192026,188606c233470,9429,262884,22757,376518,12023l2064938,v121654,42821,122992,85642,148392,200652l2312348,1528420v20055,101490,-17585,174606,-141911,167805l71514,1684200xe" fillcolor="#d9e2f3 [660]" strokecolor="#00b0f0" strokeweight="1.5pt">
                    <v:fill opacity="56283f"/>
                    <v:path arrowok="t" o:connecttype="custom" o:connectlocs="63780,571148;3614,500839;171258,63960;335797,4077;1841611,0;1973954,68045;2062263,518319;1935700,575225;63780,571148" o:connectangles="0,0,0,0,0,0,0,0,0"/>
                  </v:shape>
                  <v:shape id="Flowchart: Terminator 61" o:spid="_x0000_s1036" style="position:absolute;left:22730;top:6669;width:3915;height:5777;rotation:11386809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3764,69244;209964,72;358774,58852;385376,317343;317161,536807;218496,577654;107333,533958;18892,326945;23764,69244" o:connectangles="0,0,0,0,0,0,0,0,0"/>
                  </v:shape>
                  <v:shape id="Flowchart: Terminator 61" o:spid="_x0000_s1037" style="position:absolute;left:18880;top:6666;width:3915;height:5804;rotation:11555725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3764,69578;209964,72;358774,59136;385376,318874;317161,539397;218496,580441;107333,536534;18892,328522;23764,69578" o:connectangles="0,0,0,0,0,0,0,0,0"/>
                  </v:shape>
                  <v:shape id="Flowchart: Terminator 61" o:spid="_x0000_s1038" style="position:absolute;left:15057;top:6677;width:3915;height:5753;rotation:-11564585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3765,68971;209967,72;358779,58620;385381,316091;317165,534689;218498,575375;107334,531851;18892,325655;23765,68971" o:connectangles="0,0,0,0,0,0,0,0,0"/>
                  </v:shape>
                  <v:shape id="Flowchart: Terminator 61" o:spid="_x0000_s1039" style="position:absolute;left:11138;top:6751;width:3915;height:5707;rotation:-11218976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3764,68408;209964,71;358774,58142;385376,313515;317161,530331;218496,570685;107333,527516;18892,323000;23764,68408" o:connectangles="0,0,0,0,0,0,0,0,0"/>
                  </v:shape>
                  <v:shape id="Flowchart: Terminator 61" o:spid="_x0000_s1040" style="position:absolute;left:7690;top:6735;width:3450;height:5705;rotation:-11107431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20945,68383;185051,71;316204,58120;339650,313396;279528,530130;192570,570469;94597,527316;16650,322878;20945,68383" o:connectangles="0,0,0,0,0,0,0,0,0"/>
                  </v:shape>
                  <v:shape id="Trapezoid 203" o:spid="_x0000_s1041" style="position:absolute;left:8666;top:2632;width:17076;height:4047;visibility:visible;mso-wrap-style:square;v-text-anchor:top" coordsize="2317433,16966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" path="m71514,1684200c43437,1674958,-16000,1606438,4052,1476875l192026,188606c233470,9429,262884,22757,376518,12023l2064938,v121654,42821,122992,85642,148392,200652l2312348,1528420v20055,101490,-17585,174606,-141911,167805l71514,1684200xe" fillcolor="#d9e2f3 [660]" strokecolor="#00b0f0" strokeweight="1.5pt">
                    <v:fill opacity="56283f"/>
                    <v:path arrowok="t" o:connecttype="custom" o:connectlocs="52694,401718;2986,352267;141492,44987;277434,2868;1521530,0;1630871,47860;1703831,364561;1599265,404587;52694,401718" o:connectangles="0,0,0,0,0,0,0,0,0"/>
                  </v:shape>
                  <v:shape id="Flowchart: Terminator 61" o:spid="_x0000_s1042" style="position:absolute;left:22028;top:2662;width:3204;height:3986;rotation:11386809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9445,47781;171806,50;293571,40611;315339,218981;259520,370420;178787,398606;87826,368454;15458,225606;19445,47781" o:connectangles="0,0,0,0,0,0,0,0,0"/>
                  </v:shape>
                  <v:shape id="Flowchart: Terminator 61" o:spid="_x0000_s1043" style="position:absolute;left:18888;top:2630;width:3203;height:3987;rotation:11537955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9446,47781;171806,50;293572,40611;315340,218981;259521,370420;178787,398606;87827,368454;15459,225606;19446,47781" o:connectangles="0,0,0,0,0,0,0,0,0"/>
                  </v:shape>
                  <v:shape id="Flowchart: Terminator 61" o:spid="_x0000_s1044" style="position:absolute;left:15649;top:2655;width:3204;height:3986;rotation:-11585311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9446,47781;171806,50;293572,40611;315340,218981;259521,370420;178787,398606;87827,368454;15459,225606;19446,47781" o:connectangles="0,0,0,0,0,0,0,0,0"/>
                  </v:shape>
                  <v:shape id="Flowchart: Terminator 61" o:spid="_x0000_s1045" style="position:absolute;left:12455;top:2695;width:3203;height:3986;rotation:-11459471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9446,47781;171806,50;293572,40611;315340,218981;259521,370420;178787,398606;87827,368454;15459,225606;19446,47781" o:connectangles="0,0,0,0,0,0,0,0,0"/>
                  </v:shape>
                  <v:shape id="Flowchart: Terminator 61" o:spid="_x0000_s1046" style="position:absolute;left:9310;top:2718;width:3203;height:3986;rotation:-11219724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9446,47781;171806,50;293572,40611;315340,218981;259521,370420;178787,398606;87827,368454;15459,225606;19446,47781" o:connectangles="0,0,0,0,0,0,0,0,0"/>
                  </v:shape>
                  <v:shape id="Trapezoid 203" o:spid="_x0000_s1047" style="position:absolute;left:10694;top:18;width:13985;height:2650;visibility:visible;mso-wrap-style:square;v-text-anchor:top" coordsize="2317433,16966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" path="m71514,1684200c43437,1674958,-16000,1606438,4052,1476875l192026,188606c233470,9429,262884,22757,376518,12023l2064938,v121654,42821,122992,85642,148392,200652l2312348,1528420v20055,101490,-17585,174606,-141911,167805l71514,1684200xe" fillcolor="#d9e2f3 [660]" strokecolor="#00b0f0" strokeweight="1.5pt">
                    <v:fill opacity="56283f"/>
                    <v:path arrowok="t" o:connecttype="custom" o:connectlocs="43155,263130;2445,230739;115878,29467;227209,1878;1246085,0;1335632,31349;1395384,238792;1309748,265009;43155,263130" o:connectangles="0,0,0,0,0,0,0,0,0"/>
                  </v:shape>
                  <v:shape id="Flowchart: Terminator 61" o:spid="_x0000_s1048" style="position:absolute;left:21740;top:70;width:2638;height:2550;rotation:11497468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6012,30566;141470,32;241734,25979;259659,140082;213696,236957;147218,254988;72319,235700;12729,144320;16012,30566" o:connectangles="0,0,0,0,0,0,0,0,0"/>
                  </v:shape>
                  <v:shape id="Flowchart: Terminator 61" o:spid="_x0000_s1049" style="position:absolute;left:19151;top:49;width:2638;height:2549;rotation:180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6012,30566;141470,32;241734,25979;259659,140082;213696,236957;147218,254988;72319,235700;12729,144320;16012,30566" o:connectangles="0,0,0,0,0,0,0,0,0"/>
                  </v:shape>
                  <v:shape id="Flowchart: Terminator 61" o:spid="_x0000_s1050" style="position:absolute;left:16482;top:47;width:2638;height:2550;rotation:-11475075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6012,30566;141470,32;241734,25979;259659,140082;213696,236957;147218,254988;72319,235700;12729,144320;16012,30566" o:connectangles="0,0,0,0,0,0,0,0,0"/>
                  </v:shape>
                  <v:shape id="Flowchart: Terminator 61" o:spid="_x0000_s1051" style="position:absolute;left:13911;top:88;width:2637;height:2587;rotation:-11201459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6012,31015;141470,32;241734,26361;259659,142143;213696,240444;147218,258740;72319,239168;12729,146443;16012,31015" o:connectangles="0,0,0,0,0,0,0,0,0"/>
                  </v:shape>
                  <v:shape id="Flowchart: Terminator 61" o:spid="_x0000_s1052" style="position:absolute;left:11344;width:2637;height:2683;rotation:-11088888fd;visibility:visible;mso-wrap-style:square;v-text-anchor:middle" coordsize="22898,241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" path="m1390,2892c3941,1300,5856,-70,12281,3v6162,244,7035,685,8704,2455c23518,6881,22947,9927,22541,13254v-406,3327,-796,4726,-3990,9166c16529,23489,14798,23934,12780,24126,11248,23981,8852,23579,6278,22301,4062,20371,1920,16890,1105,13655,290,10420,-1043,5792,1390,2892xe" fillcolor="#cfcdcd [2894]" strokecolor="#1f3763 [1604]" strokeweight=".25pt">
                    <v:fill opacity="53713f"/>
                    <v:stroke joinstyle="miter"/>
                    <v:path arrowok="t" o:connecttype="custom" o:connectlocs="16012,32164;141470,33;241734,27337;259659,147406;213696,249347;147218,268321;72319,248024;12729,151866;16012,32164" o:connectangles="0,0,0,0,0,0,0,0,0"/>
                  </v:shape>
                  <v:rect id="Rectangle 63" o:spid="_x0000_s1053" style="position:absolute;left:17103;top:3464;width:1848;height:2770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" filled="f" stroked="f"/>
                  <v:rect id="Rectangle 64" o:spid="_x0000_s1054" style="position:absolute;left:17583;top:147;width:1847;height:2616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" filled="f" stroked="f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5" o:spid="_x0000_s1055" type="#_x0000_t32" style="position:absolute;left:3983;top:21585;width:2486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" filled="t" fillcolor="#4472c4 [3204]" strokecolor="black [3213]" strokeweight="1pt">
                  <v:stroke startarrow="block" endarrow="block"/>
                </v:shape>
                <v:shape id="Content Placeholder 1" o:spid="_x0000_s1056" type="#_x0000_t202" style="position:absolute;left:1509;top:23060;width:29739;height:42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" filled="f" stroked="f">
                  <v:textbox inset="2mm,1mm,5.76pt,2.88pt">
                    <w:txbxContent>
                      <w:p w14:paraId="21182C57" w14:textId="77777777" w:rsidR="00E3664E" w:rsidRDefault="00E3664E" w:rsidP="00842D6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42D6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Azimuth beam coverage</w:t>
                        </w:r>
                      </w:p>
                      <w:p w14:paraId="3769D45B" w14:textId="77777777" w:rsidR="00E3664E" w:rsidRDefault="00E3664E" w:rsidP="00842D6A">
                        <w:pPr>
                          <w:jc w:val="center"/>
                        </w:pPr>
                        <w:r w:rsidRPr="00842D6A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en-US"/>
                          </w:rPr>
                          <w:t>Example of FR2 beam coverage</w:t>
                        </w:r>
                      </w:p>
                    </w:txbxContent>
                  </v:textbox>
                </v:shape>
                <v:shape id="Content Placeholder 1" o:spid="_x0000_s1057" type="#_x0000_t202" style="position:absolute;left:-7308;top:8630;width:17860;height:3243;rotation:-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" filled="f" stroked="f">
                  <v:textbox inset="2mm,1mm,5.76pt,2.88pt">
                    <w:txbxContent>
                      <w:p w14:paraId="72047D39" w14:textId="77777777" w:rsidR="00E3664E" w:rsidRDefault="00E3664E" w:rsidP="00842D6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 xml:space="preserve">Elevation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beam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coverage</w:t>
                        </w:r>
                        <w:proofErr w:type="spellEnd"/>
                      </w:p>
                    </w:txbxContent>
                  </v:textbox>
                </v:shape>
                <v:shape id="Straight Arrow Connector 68" o:spid="_x0000_s1058" type="#_x0000_t32" style="position:absolute;left:3243;top:150;width:0;height:20204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" filled="t" fillcolor="#4472c4 [3204]" strokecolor="black [3213]" strokeweight="1pt">
                  <v:stroke startarrow="block" endarrow="block"/>
                  <o:lock v:ext="edit" shapetype="f"/>
                </v:shape>
                <w10:wrap type="topAndBottom"/>
              </v:group>
            </w:pict>
          </mc:Fallback>
        </mc:AlternateContent>
      </w:r>
      <w:r w:rsidR="00BA7B98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ABA2D0D" wp14:editId="4A4C4CC7">
                <wp:simplePos x="0" y="0"/>
                <wp:positionH relativeFrom="column">
                  <wp:posOffset>621030</wp:posOffset>
                </wp:positionH>
                <wp:positionV relativeFrom="paragraph">
                  <wp:posOffset>2496820</wp:posOffset>
                </wp:positionV>
                <wp:extent cx="3903980" cy="635"/>
                <wp:effectExtent l="0" t="0" r="0" b="6350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39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97E1F4" w14:textId="4A56986B" w:rsidR="00BA7B98" w:rsidRPr="00FC58E9" w:rsidRDefault="00BA7B98" w:rsidP="00BA7B98">
                            <w:pPr>
                              <w:pStyle w:val="Caption"/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</w:pPr>
                            <w:r>
                              <w:t xml:space="preserve">Figure </w:t>
                            </w:r>
                            <w:r w:rsidR="00456718">
                              <w:fldChar w:fldCharType="begin"/>
                            </w:r>
                            <w:r w:rsidR="00456718">
                              <w:instrText xml:space="preserve"> SEQ Figure \* ARABIC </w:instrText>
                            </w:r>
                            <w:r w:rsidR="00456718">
                              <w:fldChar w:fldCharType="separate"/>
                            </w:r>
                            <w:r w:rsidR="00C8026F">
                              <w:rPr>
                                <w:noProof/>
                              </w:rPr>
                              <w:t>4</w:t>
                            </w:r>
                            <w:r w:rsidR="00456718">
                              <w:rPr>
                                <w:noProof/>
                              </w:rPr>
                              <w:fldChar w:fldCharType="end"/>
                            </w:r>
                            <w:r w:rsidR="0096150C">
                              <w:rPr>
                                <w:noProof/>
                              </w:rPr>
                              <w:t>.</w:t>
                            </w:r>
                            <w:r>
                              <w:t xml:space="preserve"> Principle of beam-deployment in cell with FR2 spectrum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BA2D0D" id="Text Box 11" o:spid="_x0000_s1059" type="#_x0000_t202" style="position:absolute;margin-left:48.9pt;margin-top:196.6pt;width:307.4pt;height:.0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" stroked="f">
                <v:textbox style="mso-fit-shape-to-text:t" inset="0,0,0,0">
                  <w:txbxContent>
                    <w:p w14:paraId="0697E1F4" w14:textId="4A56986B" w:rsidR="00BA7B98" w:rsidRPr="00FC58E9" w:rsidRDefault="00BA7B98" w:rsidP="00BA7B98">
                      <w:pPr>
                        <w:pStyle w:val="Caption"/>
                        <w:rPr>
                          <w:rFonts w:ascii="Arial" w:hAnsi="Arial" w:cs="Arial"/>
                          <w:noProof/>
                          <w:lang w:eastAsia="ja-JP"/>
                        </w:rPr>
                      </w:pPr>
                      <w:r>
                        <w:t xml:space="preserve">Figure </w:t>
                      </w:r>
                      <w:r w:rsidR="00456718">
                        <w:fldChar w:fldCharType="begin"/>
                      </w:r>
                      <w:r w:rsidR="00456718">
                        <w:instrText xml:space="preserve"> SEQ Figure \* ARABIC </w:instrText>
                      </w:r>
                      <w:r w:rsidR="00456718">
                        <w:fldChar w:fldCharType="separate"/>
                      </w:r>
                      <w:r w:rsidR="00C8026F">
                        <w:rPr>
                          <w:noProof/>
                        </w:rPr>
                        <w:t>4</w:t>
                      </w:r>
                      <w:r w:rsidR="00456718">
                        <w:rPr>
                          <w:noProof/>
                        </w:rPr>
                        <w:fldChar w:fldCharType="end"/>
                      </w:r>
                      <w:r w:rsidR="0096150C">
                        <w:rPr>
                          <w:noProof/>
                        </w:rPr>
                        <w:t>.</w:t>
                      </w:r>
                      <w:r>
                        <w:t xml:space="preserve"> Principle of beam-deployment in cell with FR2 spectrum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1E9C47A" w14:textId="0741C7E0" w:rsidR="00571EB0" w:rsidRPr="00571EB0" w:rsidRDefault="00571EB0" w:rsidP="00571EB0">
      <w:pPr>
        <w:rPr>
          <w:rFonts w:ascii="Arial" w:hAnsi="Arial" w:cs="Arial"/>
        </w:rPr>
      </w:pPr>
      <w:r w:rsidRPr="00571EB0">
        <w:rPr>
          <w:rFonts w:ascii="Arial" w:hAnsi="Arial" w:cs="Arial"/>
        </w:rPr>
        <w:t xml:space="preserve">As for FR1, </w:t>
      </w:r>
      <w:r w:rsidR="00842D6A">
        <w:rPr>
          <w:rFonts w:ascii="Arial" w:hAnsi="Arial" w:cs="Arial"/>
        </w:rPr>
        <w:t>there appears to be n</w:t>
      </w:r>
      <w:r w:rsidRPr="00571EB0">
        <w:rPr>
          <w:rFonts w:ascii="Arial" w:hAnsi="Arial" w:cs="Arial"/>
        </w:rPr>
        <w:t xml:space="preserve">o obvious benefit to identify </w:t>
      </w:r>
      <w:r w:rsidR="00842D6A">
        <w:rPr>
          <w:rFonts w:ascii="Arial" w:hAnsi="Arial" w:cs="Arial"/>
        </w:rPr>
        <w:t>whether a device</w:t>
      </w:r>
      <w:r w:rsidRPr="00571EB0">
        <w:rPr>
          <w:rFonts w:ascii="Arial" w:hAnsi="Arial" w:cs="Arial"/>
        </w:rPr>
        <w:t xml:space="preserve"> is </w:t>
      </w:r>
      <w:r w:rsidR="00842D6A" w:rsidRPr="00571EB0">
        <w:rPr>
          <w:rFonts w:ascii="Arial" w:hAnsi="Arial" w:cs="Arial"/>
        </w:rPr>
        <w:t>trul</w:t>
      </w:r>
      <w:r w:rsidR="00842D6A">
        <w:rPr>
          <w:rFonts w:ascii="Arial" w:hAnsi="Arial" w:cs="Arial"/>
        </w:rPr>
        <w:t>y</w:t>
      </w:r>
      <w:r w:rsidRPr="00571EB0">
        <w:rPr>
          <w:rFonts w:ascii="Arial" w:hAnsi="Arial" w:cs="Arial"/>
        </w:rPr>
        <w:t xml:space="preserve"> stationary or slow moving by using beam-based </w:t>
      </w:r>
      <w:r w:rsidR="00842D6A">
        <w:rPr>
          <w:rFonts w:ascii="Arial" w:hAnsi="Arial" w:cs="Arial"/>
        </w:rPr>
        <w:t xml:space="preserve">criteria </w:t>
      </w:r>
      <w:r w:rsidRPr="00571EB0">
        <w:rPr>
          <w:rFonts w:ascii="Arial" w:hAnsi="Arial" w:cs="Arial"/>
        </w:rPr>
        <w:t xml:space="preserve">in addition to </w:t>
      </w:r>
      <w:r w:rsidR="00842D6A">
        <w:rPr>
          <w:rFonts w:ascii="Arial" w:hAnsi="Arial" w:cs="Arial"/>
        </w:rPr>
        <w:t xml:space="preserve">the already existing (NR Rel-16) </w:t>
      </w:r>
      <w:r w:rsidRPr="00571EB0">
        <w:rPr>
          <w:rFonts w:ascii="Arial" w:hAnsi="Arial" w:cs="Arial"/>
        </w:rPr>
        <w:t xml:space="preserve">RSRP based criteria when the UE is </w:t>
      </w:r>
      <w:r w:rsidR="00842D6A" w:rsidRPr="00571EB0">
        <w:rPr>
          <w:rFonts w:ascii="Arial" w:hAnsi="Arial" w:cs="Arial"/>
        </w:rPr>
        <w:t>experiencing</w:t>
      </w:r>
      <w:r w:rsidRPr="00571EB0">
        <w:rPr>
          <w:rFonts w:ascii="Arial" w:hAnsi="Arial" w:cs="Arial"/>
        </w:rPr>
        <w:t xml:space="preserve"> good channel condition in FR2.</w:t>
      </w:r>
    </w:p>
    <w:p w14:paraId="50233BDC" w14:textId="5831C1F5" w:rsidR="00571EB0" w:rsidRPr="00571EB0" w:rsidRDefault="00571EB0" w:rsidP="00571EB0">
      <w:pPr>
        <w:rPr>
          <w:rFonts w:ascii="Arial" w:hAnsi="Arial" w:cs="Arial"/>
        </w:rPr>
      </w:pPr>
      <w:r w:rsidRPr="00571EB0">
        <w:rPr>
          <w:rFonts w:ascii="Arial" w:hAnsi="Arial" w:cs="Arial"/>
        </w:rPr>
        <w:t xml:space="preserve">A UE would potentially be required to monitor at least 4 beams to determine its </w:t>
      </w:r>
      <w:r w:rsidR="00842D6A" w:rsidRPr="00571EB0">
        <w:rPr>
          <w:rFonts w:ascii="Arial" w:hAnsi="Arial" w:cs="Arial"/>
        </w:rPr>
        <w:t>mobility</w:t>
      </w:r>
      <w:r w:rsidRPr="00571EB0">
        <w:rPr>
          <w:rFonts w:ascii="Arial" w:hAnsi="Arial" w:cs="Arial"/>
        </w:rPr>
        <w:t xml:space="preserve"> state. </w:t>
      </w:r>
    </w:p>
    <w:p w14:paraId="72BC41F5" w14:textId="7F85F9F4" w:rsidR="00571EB0" w:rsidRPr="00571EB0" w:rsidRDefault="00571EB0" w:rsidP="00571EB0">
      <w:pPr>
        <w:rPr>
          <w:rFonts w:ascii="Arial" w:hAnsi="Arial" w:cs="Arial"/>
        </w:rPr>
      </w:pPr>
      <w:r w:rsidRPr="00571EB0">
        <w:rPr>
          <w:rFonts w:ascii="Arial" w:hAnsi="Arial" w:cs="Arial"/>
        </w:rPr>
        <w:t xml:space="preserve">Same as </w:t>
      </w:r>
      <w:r w:rsidR="00842D6A">
        <w:rPr>
          <w:rFonts w:ascii="Arial" w:hAnsi="Arial" w:cs="Arial"/>
        </w:rPr>
        <w:t xml:space="preserve">for a cell deployed </w:t>
      </w:r>
      <w:r w:rsidR="00AA0A78">
        <w:rPr>
          <w:rFonts w:ascii="Arial" w:hAnsi="Arial" w:cs="Arial"/>
        </w:rPr>
        <w:t>in</w:t>
      </w:r>
      <w:r w:rsidR="00842D6A">
        <w:rPr>
          <w:rFonts w:ascii="Arial" w:hAnsi="Arial" w:cs="Arial"/>
        </w:rPr>
        <w:t xml:space="preserve"> </w:t>
      </w:r>
      <w:r w:rsidRPr="00571EB0">
        <w:rPr>
          <w:rFonts w:ascii="Arial" w:hAnsi="Arial" w:cs="Arial"/>
        </w:rPr>
        <w:t>FR1</w:t>
      </w:r>
      <w:r w:rsidR="00842D6A">
        <w:rPr>
          <w:rFonts w:ascii="Arial" w:hAnsi="Arial" w:cs="Arial"/>
        </w:rPr>
        <w:t xml:space="preserve"> spectrum</w:t>
      </w:r>
      <w:r w:rsidRPr="00571EB0">
        <w:rPr>
          <w:rFonts w:ascii="Arial" w:hAnsi="Arial" w:cs="Arial"/>
        </w:rPr>
        <w:t xml:space="preserve">, </w:t>
      </w:r>
      <w:r w:rsidR="00842D6A">
        <w:rPr>
          <w:rFonts w:ascii="Arial" w:hAnsi="Arial" w:cs="Arial"/>
        </w:rPr>
        <w:t>the</w:t>
      </w:r>
      <w:r w:rsidRPr="00571EB0">
        <w:rPr>
          <w:rFonts w:ascii="Arial" w:hAnsi="Arial" w:cs="Arial"/>
        </w:rPr>
        <w:t xml:space="preserve"> </w:t>
      </w:r>
      <w:r w:rsidR="00842D6A">
        <w:rPr>
          <w:rFonts w:ascii="Arial" w:hAnsi="Arial" w:cs="Arial"/>
        </w:rPr>
        <w:t>device</w:t>
      </w:r>
      <w:r w:rsidRPr="00571EB0">
        <w:rPr>
          <w:rFonts w:ascii="Arial" w:hAnsi="Arial" w:cs="Arial"/>
        </w:rPr>
        <w:t xml:space="preserve"> beam crossing time</w:t>
      </w:r>
      <w:r w:rsidR="00842D6A">
        <w:rPr>
          <w:rFonts w:ascii="Arial" w:hAnsi="Arial" w:cs="Arial"/>
        </w:rPr>
        <w:t xml:space="preserve"> increases</w:t>
      </w:r>
      <w:r w:rsidRPr="00571EB0">
        <w:rPr>
          <w:rFonts w:ascii="Arial" w:hAnsi="Arial" w:cs="Arial"/>
        </w:rPr>
        <w:t xml:space="preserve"> as </w:t>
      </w:r>
      <w:r w:rsidR="00842D6A">
        <w:rPr>
          <w:rFonts w:ascii="Arial" w:hAnsi="Arial" w:cs="Arial"/>
        </w:rPr>
        <w:t xml:space="preserve">the </w:t>
      </w:r>
      <w:r w:rsidRPr="00571EB0">
        <w:rPr>
          <w:rFonts w:ascii="Arial" w:hAnsi="Arial" w:cs="Arial"/>
        </w:rPr>
        <w:t xml:space="preserve">UE moves away from the BS. </w:t>
      </w:r>
      <w:r w:rsidR="00842D6A">
        <w:rPr>
          <w:rFonts w:ascii="Arial" w:hAnsi="Arial" w:cs="Arial"/>
        </w:rPr>
        <w:t>T</w:t>
      </w:r>
      <w:r w:rsidRPr="00571EB0">
        <w:rPr>
          <w:rFonts w:ascii="Arial" w:hAnsi="Arial" w:cs="Arial"/>
        </w:rPr>
        <w:t xml:space="preserve">he crossing time </w:t>
      </w:r>
      <w:r w:rsidR="00842D6A">
        <w:rPr>
          <w:rFonts w:ascii="Arial" w:hAnsi="Arial" w:cs="Arial"/>
        </w:rPr>
        <w:t xml:space="preserve">in FR2 spectrum is, </w:t>
      </w:r>
      <w:r w:rsidRPr="00571EB0">
        <w:rPr>
          <w:rFonts w:ascii="Arial" w:hAnsi="Arial" w:cs="Arial"/>
        </w:rPr>
        <w:t>in general</w:t>
      </w:r>
      <w:r w:rsidR="00842D6A">
        <w:rPr>
          <w:rFonts w:ascii="Arial" w:hAnsi="Arial" w:cs="Arial"/>
        </w:rPr>
        <w:t>,</w:t>
      </w:r>
      <w:r w:rsidRPr="00571EB0">
        <w:rPr>
          <w:rFonts w:ascii="Arial" w:hAnsi="Arial" w:cs="Arial"/>
        </w:rPr>
        <w:t xml:space="preserve"> significantly </w:t>
      </w:r>
      <w:r w:rsidR="007F3E90">
        <w:rPr>
          <w:rFonts w:ascii="Arial" w:hAnsi="Arial" w:cs="Arial"/>
        </w:rPr>
        <w:t>shorter</w:t>
      </w:r>
      <w:r w:rsidRPr="00571EB0">
        <w:rPr>
          <w:rFonts w:ascii="Arial" w:hAnsi="Arial" w:cs="Arial"/>
        </w:rPr>
        <w:t xml:space="preserve"> </w:t>
      </w:r>
      <w:r w:rsidR="00842D6A">
        <w:rPr>
          <w:rFonts w:ascii="Arial" w:hAnsi="Arial" w:cs="Arial"/>
        </w:rPr>
        <w:t>than in an</w:t>
      </w:r>
      <w:r w:rsidRPr="00571EB0">
        <w:rPr>
          <w:rFonts w:ascii="Arial" w:hAnsi="Arial" w:cs="Arial"/>
        </w:rPr>
        <w:t xml:space="preserve"> FR1 </w:t>
      </w:r>
      <w:r w:rsidR="00842D6A">
        <w:rPr>
          <w:rFonts w:ascii="Arial" w:hAnsi="Arial" w:cs="Arial"/>
        </w:rPr>
        <w:t xml:space="preserve">cell. This since </w:t>
      </w:r>
      <w:r w:rsidRPr="00571EB0">
        <w:rPr>
          <w:rFonts w:ascii="Arial" w:hAnsi="Arial" w:cs="Arial"/>
        </w:rPr>
        <w:t xml:space="preserve">the </w:t>
      </w:r>
      <w:r w:rsidR="00842D6A">
        <w:rPr>
          <w:rFonts w:ascii="Arial" w:hAnsi="Arial" w:cs="Arial"/>
        </w:rPr>
        <w:t xml:space="preserve">much higher </w:t>
      </w:r>
      <w:r w:rsidRPr="00571EB0">
        <w:rPr>
          <w:rFonts w:ascii="Arial" w:hAnsi="Arial" w:cs="Arial"/>
        </w:rPr>
        <w:t xml:space="preserve">number of SSBs </w:t>
      </w:r>
      <w:r w:rsidR="00842D6A">
        <w:rPr>
          <w:rFonts w:ascii="Arial" w:hAnsi="Arial" w:cs="Arial"/>
        </w:rPr>
        <w:t>(</w:t>
      </w:r>
      <w:r w:rsidRPr="00571EB0">
        <w:rPr>
          <w:rFonts w:ascii="Arial" w:hAnsi="Arial" w:cs="Arial"/>
        </w:rPr>
        <w:t>= 64</w:t>
      </w:r>
      <w:r w:rsidR="00842D6A">
        <w:rPr>
          <w:rFonts w:ascii="Arial" w:hAnsi="Arial" w:cs="Arial"/>
        </w:rPr>
        <w:t>) that</w:t>
      </w:r>
      <w:r w:rsidRPr="00571EB0">
        <w:rPr>
          <w:rFonts w:ascii="Arial" w:hAnsi="Arial" w:cs="Arial"/>
        </w:rPr>
        <w:t xml:space="preserve"> can be configured in a FR2 cell and </w:t>
      </w:r>
      <w:r w:rsidR="00842D6A">
        <w:rPr>
          <w:rFonts w:ascii="Arial" w:hAnsi="Arial" w:cs="Arial"/>
        </w:rPr>
        <w:t xml:space="preserve">that </w:t>
      </w:r>
      <w:r w:rsidRPr="00571EB0">
        <w:rPr>
          <w:rFonts w:ascii="Arial" w:hAnsi="Arial" w:cs="Arial"/>
        </w:rPr>
        <w:t>the ISD is also typically smaller in FR2 (</w:t>
      </w:r>
      <w:proofErr w:type="gramStart"/>
      <w:r w:rsidRPr="00571EB0">
        <w:rPr>
          <w:rFonts w:ascii="Arial" w:hAnsi="Arial" w:cs="Arial"/>
        </w:rPr>
        <w:t>e.g.</w:t>
      </w:r>
      <w:proofErr w:type="gramEnd"/>
      <w:r w:rsidRPr="00571EB0">
        <w:rPr>
          <w:rFonts w:ascii="Arial" w:hAnsi="Arial" w:cs="Arial"/>
        </w:rPr>
        <w:t xml:space="preserve"> ~100 m).</w:t>
      </w:r>
    </w:p>
    <w:p w14:paraId="5C93C669" w14:textId="5317DAF8" w:rsidR="00571EB0" w:rsidRPr="00571EB0" w:rsidRDefault="00BD2BF0" w:rsidP="00571EB0">
      <w:pPr>
        <w:rPr>
          <w:rFonts w:ascii="Arial" w:hAnsi="Arial" w:cs="Arial"/>
        </w:rPr>
      </w:pPr>
      <w:r>
        <w:rPr>
          <w:rFonts w:ascii="Arial" w:hAnsi="Arial" w:cs="Arial"/>
        </w:rPr>
        <w:t>Let’s a</w:t>
      </w:r>
      <w:r w:rsidR="00571EB0" w:rsidRPr="00571EB0">
        <w:rPr>
          <w:rFonts w:ascii="Arial" w:hAnsi="Arial" w:cs="Arial"/>
        </w:rPr>
        <w:t>ssum</w:t>
      </w:r>
      <w:r>
        <w:rPr>
          <w:rFonts w:ascii="Arial" w:hAnsi="Arial" w:cs="Arial"/>
        </w:rPr>
        <w:t>e</w:t>
      </w:r>
      <w:r w:rsidR="00571EB0" w:rsidRPr="00571EB0">
        <w:rPr>
          <w:rFonts w:ascii="Arial" w:hAnsi="Arial" w:cs="Arial"/>
        </w:rPr>
        <w:t xml:space="preserve"> </w:t>
      </w:r>
      <w:r w:rsidR="00842D6A">
        <w:rPr>
          <w:rFonts w:ascii="Arial" w:hAnsi="Arial" w:cs="Arial"/>
        </w:rPr>
        <w:t xml:space="preserve">a cell with </w:t>
      </w:r>
      <w:r w:rsidR="00571EB0" w:rsidRPr="00571EB0">
        <w:rPr>
          <w:rFonts w:ascii="Arial" w:hAnsi="Arial" w:cs="Arial"/>
        </w:rPr>
        <w:t>8 x 8 SSB beams</w:t>
      </w:r>
      <w:r w:rsidR="00842D6A">
        <w:rPr>
          <w:rFonts w:ascii="Arial" w:hAnsi="Arial" w:cs="Arial"/>
        </w:rPr>
        <w:t>. Such beams would have</w:t>
      </w:r>
      <w:r w:rsidR="00571EB0" w:rsidRPr="00571EB0">
        <w:rPr>
          <w:rFonts w:ascii="Arial" w:hAnsi="Arial" w:cs="Arial"/>
        </w:rPr>
        <w:t xml:space="preserve"> 15º azimuth beamwidth in a 120º sector cell. </w:t>
      </w:r>
      <w:r w:rsidR="00842D6A">
        <w:rPr>
          <w:rFonts w:ascii="Arial" w:hAnsi="Arial" w:cs="Arial"/>
        </w:rPr>
        <w:t>It would take a device</w:t>
      </w:r>
      <w:r w:rsidR="00571EB0" w:rsidRPr="00571EB0">
        <w:rPr>
          <w:rFonts w:ascii="Arial" w:hAnsi="Arial" w:cs="Arial"/>
        </w:rPr>
        <w:t xml:space="preserve"> </w:t>
      </w:r>
      <w:r w:rsidR="00842D6A">
        <w:rPr>
          <w:rFonts w:ascii="Arial" w:hAnsi="Arial" w:cs="Arial"/>
        </w:rPr>
        <w:t xml:space="preserve">moving with 3km/h </w:t>
      </w:r>
      <w:r w:rsidR="00571EB0" w:rsidRPr="00571EB0">
        <w:rPr>
          <w:rFonts w:ascii="Arial" w:hAnsi="Arial" w:cs="Arial"/>
        </w:rPr>
        <w:t>~16 s to cross a beam when the UE is 50 meters (at cell edge) away from the BS.</w:t>
      </w:r>
    </w:p>
    <w:p w14:paraId="13C88419" w14:textId="2228E553" w:rsidR="006C362E" w:rsidRPr="0004168E" w:rsidRDefault="00A2773B" w:rsidP="006C362E">
      <w:pPr>
        <w:pStyle w:val="Observation"/>
        <w:ind w:left="1701" w:hanging="1701"/>
      </w:pPr>
      <w:bookmarkStart w:id="11" w:name="_Toc61563040"/>
      <w:r w:rsidRPr="0004168E">
        <w:rPr>
          <w:lang w:val="en-US"/>
        </w:rPr>
        <w:t>The potential for</w:t>
      </w:r>
      <w:r w:rsidR="006C362E" w:rsidRPr="0004168E">
        <w:rPr>
          <w:lang w:val="en-US"/>
        </w:rPr>
        <w:t xml:space="preserve"> beam-based criteria in FR2 cells </w:t>
      </w:r>
      <w:r w:rsidRPr="0004168E">
        <w:rPr>
          <w:lang w:val="en-US"/>
        </w:rPr>
        <w:t xml:space="preserve">is larger than for FR1, </w:t>
      </w:r>
      <w:r w:rsidR="007E26A3" w:rsidRPr="0004168E">
        <w:rPr>
          <w:lang w:val="en-US"/>
        </w:rPr>
        <w:t xml:space="preserve">however, </w:t>
      </w:r>
      <w:r w:rsidR="006C362E" w:rsidRPr="0004168E">
        <w:rPr>
          <w:lang w:val="en-US"/>
        </w:rPr>
        <w:t>the</w:t>
      </w:r>
      <w:r w:rsidR="007E26A3" w:rsidRPr="0004168E">
        <w:rPr>
          <w:lang w:val="en-US"/>
        </w:rPr>
        <w:t xml:space="preserve"> </w:t>
      </w:r>
      <w:r w:rsidR="006C362E" w:rsidRPr="0004168E">
        <w:rPr>
          <w:lang w:val="en-US"/>
        </w:rPr>
        <w:t xml:space="preserve">gain </w:t>
      </w:r>
      <w:r w:rsidR="007E26A3" w:rsidRPr="0004168E">
        <w:rPr>
          <w:lang w:val="en-US"/>
        </w:rPr>
        <w:t>from</w:t>
      </w:r>
      <w:r w:rsidR="006C362E" w:rsidRPr="0004168E">
        <w:rPr>
          <w:lang w:val="en-US"/>
        </w:rPr>
        <w:t xml:space="preserve"> separating a truly fixed stationary device from a low mobility device </w:t>
      </w:r>
      <w:r w:rsidR="00C47342" w:rsidRPr="0004168E">
        <w:rPr>
          <w:lang w:val="en-US"/>
        </w:rPr>
        <w:t>is questionable</w:t>
      </w:r>
      <w:r w:rsidR="006C362E" w:rsidRPr="0004168E">
        <w:rPr>
          <w:lang w:val="en-US"/>
        </w:rPr>
        <w:t>.</w:t>
      </w:r>
      <w:bookmarkEnd w:id="11"/>
    </w:p>
    <w:p w14:paraId="1657D71C" w14:textId="3783E203" w:rsidR="007A5BA4" w:rsidRDefault="007A5BA4" w:rsidP="0015000D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</w:r>
      <w:r w:rsidR="00A76509" w:rsidRPr="00A76509">
        <w:rPr>
          <w:lang w:val="en-US"/>
        </w:rPr>
        <w:t>Issue</w:t>
      </w:r>
      <w:r w:rsidR="00A76509">
        <w:rPr>
          <w:lang w:val="en-US"/>
        </w:rPr>
        <w:t>s</w:t>
      </w:r>
      <w:r w:rsidR="00A76509" w:rsidRPr="00A76509">
        <w:rPr>
          <w:lang w:val="en-US"/>
        </w:rPr>
        <w:t xml:space="preserve"> with additional beam-based configuration</w:t>
      </w:r>
      <w:r w:rsidR="00A76509">
        <w:rPr>
          <w:lang w:val="en-US"/>
        </w:rPr>
        <w:t>s</w:t>
      </w:r>
      <w:r w:rsidR="00A76509" w:rsidRPr="00A76509">
        <w:rPr>
          <w:lang w:val="en-US"/>
        </w:rPr>
        <w:t xml:space="preserve"> for RRM </w:t>
      </w:r>
      <w:r w:rsidR="00987FB1">
        <w:rPr>
          <w:lang w:val="en-US"/>
        </w:rPr>
        <w:t>relaxation</w:t>
      </w:r>
    </w:p>
    <w:p w14:paraId="3C2F83F2" w14:textId="625BCCA5" w:rsidR="00FA6FC9" w:rsidRPr="00FE0D2E" w:rsidRDefault="00FA6FC9" w:rsidP="00FA6FC9">
      <w:pPr>
        <w:rPr>
          <w:rFonts w:ascii="Arial" w:hAnsi="Arial" w:cs="Arial"/>
          <w:lang w:val="en-US"/>
        </w:rPr>
      </w:pPr>
      <w:r w:rsidRPr="00FA6FC9">
        <w:rPr>
          <w:rFonts w:ascii="Arial" w:hAnsi="Arial" w:cs="Arial"/>
          <w:lang w:val="en-US"/>
        </w:rPr>
        <w:t xml:space="preserve">In </w:t>
      </w:r>
      <w:r w:rsidR="00B13DE4" w:rsidRPr="00FE0D2E">
        <w:rPr>
          <w:rFonts w:ascii="Arial" w:hAnsi="Arial" w:cs="Arial"/>
          <w:lang w:val="en-US"/>
        </w:rPr>
        <w:fldChar w:fldCharType="begin"/>
      </w:r>
      <w:r w:rsidR="00B13DE4" w:rsidRPr="00FE0D2E">
        <w:rPr>
          <w:rFonts w:ascii="Arial" w:hAnsi="Arial" w:cs="Arial"/>
          <w:lang w:val="en-US"/>
        </w:rPr>
        <w:instrText xml:space="preserve"> REF _Ref61454923 \r \h </w:instrText>
      </w:r>
      <w:r w:rsidR="00FE0D2E">
        <w:rPr>
          <w:rFonts w:ascii="Arial" w:hAnsi="Arial" w:cs="Arial"/>
          <w:lang w:val="en-US"/>
        </w:rPr>
        <w:instrText xml:space="preserve"> \* MERGEFORMAT </w:instrText>
      </w:r>
      <w:r w:rsidR="00B13DE4" w:rsidRPr="00FE0D2E">
        <w:rPr>
          <w:rFonts w:ascii="Arial" w:hAnsi="Arial" w:cs="Arial"/>
          <w:lang w:val="en-US"/>
        </w:rPr>
      </w:r>
      <w:r w:rsidR="00B13DE4" w:rsidRPr="00FE0D2E">
        <w:rPr>
          <w:rFonts w:ascii="Arial" w:hAnsi="Arial" w:cs="Arial"/>
          <w:lang w:val="en-US"/>
        </w:rPr>
        <w:fldChar w:fldCharType="separate"/>
      </w:r>
      <w:r w:rsidR="00B13DE4" w:rsidRPr="00FE0D2E">
        <w:rPr>
          <w:rFonts w:ascii="Arial" w:hAnsi="Arial" w:cs="Arial"/>
          <w:lang w:val="en-US"/>
        </w:rPr>
        <w:t>[4]</w:t>
      </w:r>
      <w:r w:rsidR="00B13DE4" w:rsidRPr="00FE0D2E">
        <w:rPr>
          <w:rFonts w:ascii="Arial" w:hAnsi="Arial" w:cs="Arial"/>
          <w:lang w:val="en-US"/>
        </w:rPr>
        <w:fldChar w:fldCharType="end"/>
      </w:r>
      <w:r w:rsidRPr="00FA6FC9">
        <w:rPr>
          <w:rFonts w:ascii="Arial" w:hAnsi="Arial" w:cs="Arial"/>
          <w:lang w:val="en-US"/>
        </w:rPr>
        <w:t xml:space="preserve">, it is proposed to study RRM measurements relaxation based on the SSB-based UE location as shown in </w:t>
      </w:r>
      <w:r w:rsidR="00833B65" w:rsidRPr="00FE0D2E">
        <w:rPr>
          <w:rFonts w:ascii="Arial" w:hAnsi="Arial" w:cs="Arial"/>
          <w:lang w:val="en-US"/>
        </w:rPr>
        <w:fldChar w:fldCharType="begin"/>
      </w:r>
      <w:r w:rsidR="00833B65" w:rsidRPr="00FE0D2E">
        <w:rPr>
          <w:rFonts w:ascii="Arial" w:hAnsi="Arial" w:cs="Arial"/>
          <w:lang w:val="en-US"/>
        </w:rPr>
        <w:instrText xml:space="preserve"> REF _Ref61455194 \h </w:instrText>
      </w:r>
      <w:r w:rsidR="00FE0D2E">
        <w:rPr>
          <w:rFonts w:ascii="Arial" w:hAnsi="Arial" w:cs="Arial"/>
          <w:lang w:val="en-US"/>
        </w:rPr>
        <w:instrText xml:space="preserve"> \* MERGEFORMAT </w:instrText>
      </w:r>
      <w:r w:rsidR="00833B65" w:rsidRPr="00FE0D2E">
        <w:rPr>
          <w:rFonts w:ascii="Arial" w:hAnsi="Arial" w:cs="Arial"/>
          <w:lang w:val="en-US"/>
        </w:rPr>
      </w:r>
      <w:r w:rsidR="00833B65" w:rsidRPr="00FE0D2E">
        <w:rPr>
          <w:rFonts w:ascii="Arial" w:hAnsi="Arial" w:cs="Arial"/>
          <w:lang w:val="en-US"/>
        </w:rPr>
        <w:fldChar w:fldCharType="separate"/>
      </w:r>
      <w:r w:rsidR="00833B65" w:rsidRPr="00FE0D2E">
        <w:rPr>
          <w:rFonts w:ascii="Arial" w:hAnsi="Arial" w:cs="Arial"/>
        </w:rPr>
        <w:t xml:space="preserve">Figure </w:t>
      </w:r>
      <w:r w:rsidR="00833B65" w:rsidRPr="00FE0D2E">
        <w:rPr>
          <w:rFonts w:ascii="Arial" w:hAnsi="Arial" w:cs="Arial"/>
          <w:noProof/>
        </w:rPr>
        <w:t>5</w:t>
      </w:r>
      <w:r w:rsidR="00833B65" w:rsidRPr="00FE0D2E">
        <w:rPr>
          <w:rFonts w:ascii="Arial" w:hAnsi="Arial" w:cs="Arial"/>
          <w:lang w:val="en-US"/>
        </w:rPr>
        <w:fldChar w:fldCharType="end"/>
      </w:r>
      <w:r w:rsidRPr="00FA6FC9">
        <w:rPr>
          <w:rFonts w:ascii="Arial" w:hAnsi="Arial" w:cs="Arial"/>
          <w:lang w:val="en-US"/>
        </w:rPr>
        <w:t xml:space="preserve">. </w:t>
      </w:r>
      <w:r w:rsidR="00E327D2" w:rsidRPr="00FE0D2E">
        <w:rPr>
          <w:rFonts w:ascii="Arial" w:hAnsi="Arial" w:cs="Arial"/>
          <w:lang w:val="en-US"/>
        </w:rPr>
        <w:fldChar w:fldCharType="begin"/>
      </w:r>
      <w:r w:rsidR="00E327D2" w:rsidRPr="00FE0D2E">
        <w:rPr>
          <w:rFonts w:ascii="Arial" w:hAnsi="Arial" w:cs="Arial"/>
          <w:lang w:val="en-US"/>
        </w:rPr>
        <w:instrText xml:space="preserve"> REF _Ref61455194 \h </w:instrText>
      </w:r>
      <w:r w:rsidR="00E327D2">
        <w:rPr>
          <w:rFonts w:ascii="Arial" w:hAnsi="Arial" w:cs="Arial"/>
          <w:lang w:val="en-US"/>
        </w:rPr>
        <w:instrText xml:space="preserve"> \* MERGEFORMAT </w:instrText>
      </w:r>
      <w:r w:rsidR="00E327D2" w:rsidRPr="00FE0D2E">
        <w:rPr>
          <w:rFonts w:ascii="Arial" w:hAnsi="Arial" w:cs="Arial"/>
          <w:lang w:val="en-US"/>
        </w:rPr>
      </w:r>
      <w:r w:rsidR="00E327D2" w:rsidRPr="00FE0D2E">
        <w:rPr>
          <w:rFonts w:ascii="Arial" w:hAnsi="Arial" w:cs="Arial"/>
          <w:lang w:val="en-US"/>
        </w:rPr>
        <w:fldChar w:fldCharType="separate"/>
      </w:r>
      <w:r w:rsidR="00E327D2" w:rsidRPr="00FE0D2E">
        <w:rPr>
          <w:rFonts w:ascii="Arial" w:hAnsi="Arial" w:cs="Arial"/>
        </w:rPr>
        <w:t xml:space="preserve">Figure </w:t>
      </w:r>
      <w:r w:rsidR="00E327D2" w:rsidRPr="00FE0D2E">
        <w:rPr>
          <w:rFonts w:ascii="Arial" w:hAnsi="Arial" w:cs="Arial"/>
          <w:noProof/>
        </w:rPr>
        <w:t>5</w:t>
      </w:r>
      <w:r w:rsidR="00E327D2" w:rsidRPr="00FE0D2E">
        <w:rPr>
          <w:rFonts w:ascii="Arial" w:hAnsi="Arial" w:cs="Arial"/>
          <w:lang w:val="en-US"/>
        </w:rPr>
        <w:fldChar w:fldCharType="end"/>
      </w:r>
      <w:r w:rsidR="00E97CAD">
        <w:rPr>
          <w:rFonts w:ascii="Arial" w:hAnsi="Arial" w:cs="Arial"/>
          <w:lang w:val="en-US"/>
        </w:rPr>
        <w:t xml:space="preserve"> shows 3 cells, each with 8 beams. </w:t>
      </w:r>
      <w:r w:rsidR="00317C63">
        <w:rPr>
          <w:rFonts w:ascii="Arial" w:hAnsi="Arial" w:cs="Arial"/>
          <w:lang w:val="en-US"/>
        </w:rPr>
        <w:t xml:space="preserve">The UE receives information via SIB about </w:t>
      </w:r>
      <w:r w:rsidR="00317C63" w:rsidRPr="00317C63">
        <w:rPr>
          <w:rFonts w:ascii="Arial" w:hAnsi="Arial" w:cs="Arial"/>
          <w:lang w:val="en-US"/>
        </w:rPr>
        <w:t>neighbor cell</w:t>
      </w:r>
      <w:r w:rsidR="000A14C8">
        <w:rPr>
          <w:rFonts w:ascii="Arial" w:hAnsi="Arial" w:cs="Arial"/>
          <w:lang w:val="en-US"/>
        </w:rPr>
        <w:t>s</w:t>
      </w:r>
      <w:r w:rsidR="00317C63" w:rsidRPr="00317C63">
        <w:rPr>
          <w:rFonts w:ascii="Arial" w:hAnsi="Arial" w:cs="Arial"/>
          <w:lang w:val="en-US"/>
        </w:rPr>
        <w:t xml:space="preserve"> and neighbor frequenc</w:t>
      </w:r>
      <w:r w:rsidR="000A14C8">
        <w:rPr>
          <w:rFonts w:ascii="Arial" w:hAnsi="Arial" w:cs="Arial"/>
          <w:lang w:val="en-US"/>
        </w:rPr>
        <w:t>ies</w:t>
      </w:r>
      <w:r w:rsidR="00317C63" w:rsidRPr="00317C63">
        <w:rPr>
          <w:rFonts w:ascii="Arial" w:hAnsi="Arial" w:cs="Arial"/>
          <w:lang w:val="en-US"/>
        </w:rPr>
        <w:t xml:space="preserve"> of the whole cell, including </w:t>
      </w:r>
      <w:r w:rsidR="00316868">
        <w:rPr>
          <w:rFonts w:ascii="Arial" w:hAnsi="Arial" w:cs="Arial"/>
          <w:lang w:val="en-US"/>
        </w:rPr>
        <w:t>the location of</w:t>
      </w:r>
      <w:r w:rsidR="00317C63" w:rsidRPr="00317C63">
        <w:rPr>
          <w:rFonts w:ascii="Arial" w:hAnsi="Arial" w:cs="Arial"/>
          <w:lang w:val="en-US"/>
        </w:rPr>
        <w:t xml:space="preserve"> neighbor SSBs.</w:t>
      </w:r>
    </w:p>
    <w:p w14:paraId="3381CA6F" w14:textId="77777777" w:rsidR="00831A22" w:rsidRDefault="000D052F" w:rsidP="00831A22">
      <w:pPr>
        <w:keepNext/>
      </w:pPr>
      <w:r w:rsidRPr="000D052F">
        <w:rPr>
          <w:noProof/>
        </w:rPr>
        <w:lastRenderedPageBreak/>
        <w:drawing>
          <wp:inline distT="0" distB="0" distL="0" distR="0" wp14:anchorId="22FBC855" wp14:editId="32EFE7C6">
            <wp:extent cx="5186050" cy="2099574"/>
            <wp:effectExtent l="0" t="0" r="0" b="0"/>
            <wp:docPr id="7169" name="Picture 1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16D0885-9C0B-40B2-BD5E-35ED72D22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" name="Picture 1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F16D0885-9C0B-40B2-BD5E-35ED72D22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050" cy="2103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CF9022" w14:textId="77221743" w:rsidR="00717FBC" w:rsidRPr="00FA6FC9" w:rsidRDefault="00831A22" w:rsidP="00B85283">
      <w:pPr>
        <w:pStyle w:val="Caption"/>
        <w:jc w:val="center"/>
        <w:rPr>
          <w:lang w:val="en-US"/>
        </w:rPr>
      </w:pPr>
      <w:bookmarkStart w:id="12" w:name="_Ref61455194"/>
      <w:r>
        <w:t xml:space="preserve">Figure </w:t>
      </w:r>
      <w:r w:rsidR="00456718">
        <w:fldChar w:fldCharType="begin"/>
      </w:r>
      <w:r w:rsidR="00456718">
        <w:instrText xml:space="preserve"> SEQ Figure \* ARABIC </w:instrText>
      </w:r>
      <w:r w:rsidR="00456718">
        <w:fldChar w:fldCharType="separate"/>
      </w:r>
      <w:r w:rsidR="00C8026F">
        <w:rPr>
          <w:noProof/>
        </w:rPr>
        <w:t>5</w:t>
      </w:r>
      <w:r w:rsidR="00456718">
        <w:rPr>
          <w:noProof/>
        </w:rPr>
        <w:fldChar w:fldCharType="end"/>
      </w:r>
      <w:bookmarkEnd w:id="12"/>
      <w:r w:rsidR="0096150C">
        <w:rPr>
          <w:noProof/>
        </w:rPr>
        <w:t>.</w:t>
      </w:r>
      <w:r>
        <w:t xml:space="preserve"> </w:t>
      </w:r>
      <w:r w:rsidRPr="00831A22">
        <w:t>UE is under the coverage of SSB with index=1 in cell 1</w:t>
      </w:r>
      <w:r>
        <w:t xml:space="preserve">  </w:t>
      </w:r>
      <w:r w:rsidR="00071CD2">
        <w:fldChar w:fldCharType="begin"/>
      </w:r>
      <w:r w:rsidR="00071CD2">
        <w:instrText xml:space="preserve"> REF _Ref61454923 \r \h </w:instrText>
      </w:r>
      <w:r w:rsidR="00071CD2">
        <w:fldChar w:fldCharType="separate"/>
      </w:r>
      <w:r w:rsidR="00071CD2">
        <w:t>[4]</w:t>
      </w:r>
      <w:r w:rsidR="00071CD2">
        <w:fldChar w:fldCharType="end"/>
      </w:r>
      <w:r w:rsidR="00B34362">
        <w:t>.</w:t>
      </w:r>
    </w:p>
    <w:p w14:paraId="55014811" w14:textId="30BD498E" w:rsidR="00FA6FC9" w:rsidRPr="00FA6FC9" w:rsidRDefault="00DD2246" w:rsidP="00FA6FC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Even though </w:t>
      </w:r>
      <w:r w:rsidR="00F24CEC">
        <w:rPr>
          <w:rFonts w:ascii="Arial" w:hAnsi="Arial" w:cs="Arial"/>
          <w:lang w:val="en-US"/>
        </w:rPr>
        <w:t xml:space="preserve">the system information is </w:t>
      </w:r>
      <w:r w:rsidR="003C613B">
        <w:rPr>
          <w:rFonts w:ascii="Arial" w:hAnsi="Arial" w:cs="Arial"/>
          <w:lang w:val="en-US"/>
        </w:rPr>
        <w:t xml:space="preserve">identical </w:t>
      </w:r>
      <w:r w:rsidR="000222B1">
        <w:rPr>
          <w:rFonts w:ascii="Arial" w:hAnsi="Arial" w:cs="Arial"/>
          <w:lang w:val="en-US"/>
        </w:rPr>
        <w:t>for SSBs with the same index, the SIB may not provide</w:t>
      </w:r>
      <w:r w:rsidR="00B95286">
        <w:rPr>
          <w:rFonts w:ascii="Arial" w:hAnsi="Arial" w:cs="Arial"/>
          <w:lang w:val="en-US"/>
        </w:rPr>
        <w:t xml:space="preserve"> information on the correct neighbor. </w:t>
      </w:r>
      <w:r w:rsidR="00093E41" w:rsidRPr="00CC7BE2">
        <w:rPr>
          <w:rFonts w:ascii="Arial" w:hAnsi="Arial" w:cs="Arial"/>
          <w:lang w:val="en-US"/>
        </w:rPr>
        <w:t>One observation from the described scenario is that</w:t>
      </w:r>
      <w:r w:rsidR="00093E41" w:rsidRPr="00FA6FC9">
        <w:rPr>
          <w:rFonts w:ascii="Arial" w:hAnsi="Arial" w:cs="Arial"/>
          <w:lang w:val="en-US"/>
        </w:rPr>
        <w:t xml:space="preserve"> for the UE located in SSB#1 in cell 1, it will most likely not be able to “see / detect”</w:t>
      </w:r>
      <w:r w:rsidR="00093E41" w:rsidRPr="00CC7BE2">
        <w:rPr>
          <w:rFonts w:ascii="Arial" w:hAnsi="Arial" w:cs="Arial"/>
          <w:lang w:val="en-US"/>
        </w:rPr>
        <w:t>,</w:t>
      </w:r>
      <w:r w:rsidR="00093E41" w:rsidRPr="00FA6FC9">
        <w:rPr>
          <w:rFonts w:ascii="Arial" w:hAnsi="Arial" w:cs="Arial"/>
          <w:lang w:val="en-US"/>
        </w:rPr>
        <w:t xml:space="preserve"> </w:t>
      </w:r>
      <w:proofErr w:type="gramStart"/>
      <w:r w:rsidR="00093E41" w:rsidRPr="00FA6FC9">
        <w:rPr>
          <w:rFonts w:ascii="Arial" w:hAnsi="Arial" w:cs="Arial"/>
          <w:lang w:val="en-US"/>
        </w:rPr>
        <w:t>e.g.</w:t>
      </w:r>
      <w:proofErr w:type="gramEnd"/>
      <w:r w:rsidR="00093E41" w:rsidRPr="00FA6FC9">
        <w:rPr>
          <w:rFonts w:ascii="Arial" w:hAnsi="Arial" w:cs="Arial"/>
          <w:lang w:val="en-US"/>
        </w:rPr>
        <w:t xml:space="preserve"> SSBs#0,1</w:t>
      </w:r>
      <w:r w:rsidR="00292A28">
        <w:rPr>
          <w:rFonts w:ascii="Arial" w:hAnsi="Arial" w:cs="Arial"/>
          <w:lang w:val="en-US"/>
        </w:rPr>
        <w:t xml:space="preserve"> </w:t>
      </w:r>
      <w:r w:rsidR="00093E41" w:rsidRPr="00FA6FC9">
        <w:rPr>
          <w:rFonts w:ascii="Arial" w:hAnsi="Arial" w:cs="Arial"/>
          <w:lang w:val="en-US"/>
        </w:rPr>
        <w:t>,2</w:t>
      </w:r>
      <w:r w:rsidR="00292A28">
        <w:rPr>
          <w:rFonts w:ascii="Arial" w:hAnsi="Arial" w:cs="Arial"/>
          <w:lang w:val="en-US"/>
        </w:rPr>
        <w:t xml:space="preserve"> </w:t>
      </w:r>
      <w:r w:rsidR="00093E41" w:rsidRPr="00FA6FC9">
        <w:rPr>
          <w:rFonts w:ascii="Arial" w:hAnsi="Arial" w:cs="Arial"/>
          <w:lang w:val="en-US"/>
        </w:rPr>
        <w:t>,3,</w:t>
      </w:r>
      <w:r w:rsidR="00292A28">
        <w:rPr>
          <w:rFonts w:ascii="Arial" w:hAnsi="Arial" w:cs="Arial"/>
          <w:lang w:val="en-US"/>
        </w:rPr>
        <w:t xml:space="preserve"> </w:t>
      </w:r>
      <w:r w:rsidR="00093E41" w:rsidRPr="00FA6FC9">
        <w:rPr>
          <w:rFonts w:ascii="Arial" w:hAnsi="Arial" w:cs="Arial"/>
          <w:lang w:val="en-US"/>
        </w:rPr>
        <w:t xml:space="preserve">7 from cell 2 and any SSBs from cell 3. </w:t>
      </w:r>
      <w:r w:rsidR="00093E41" w:rsidRPr="00CC7BE2">
        <w:rPr>
          <w:rFonts w:ascii="Arial" w:hAnsi="Arial" w:cs="Arial"/>
          <w:lang w:val="en-US"/>
        </w:rPr>
        <w:t xml:space="preserve">Thus, the UE </w:t>
      </w:r>
      <w:r w:rsidR="00093E41" w:rsidRPr="00FA6FC9">
        <w:rPr>
          <w:rFonts w:ascii="Arial" w:hAnsi="Arial" w:cs="Arial"/>
          <w:lang w:val="en-US"/>
        </w:rPr>
        <w:t>will not be able to measure on those SSBs</w:t>
      </w:r>
      <w:r w:rsidR="00907CB8">
        <w:rPr>
          <w:rFonts w:ascii="Arial" w:hAnsi="Arial" w:cs="Arial"/>
          <w:lang w:val="en-US"/>
        </w:rPr>
        <w:t xml:space="preserve">. </w:t>
      </w:r>
      <w:r w:rsidR="00FE0D2E" w:rsidRPr="00CC7BE2">
        <w:rPr>
          <w:rFonts w:ascii="Arial" w:hAnsi="Arial" w:cs="Arial"/>
          <w:lang w:val="en-US"/>
        </w:rPr>
        <w:t>The proposed approach risk adding a rather big overhead in SIB1</w:t>
      </w:r>
      <w:r w:rsidR="006D6CB4" w:rsidRPr="00CC7BE2">
        <w:rPr>
          <w:rFonts w:ascii="Arial" w:hAnsi="Arial" w:cs="Arial"/>
          <w:lang w:val="en-US"/>
        </w:rPr>
        <w:t xml:space="preserve"> and also adds</w:t>
      </w:r>
      <w:r w:rsidR="00D06C4A" w:rsidRPr="00CC7BE2">
        <w:rPr>
          <w:rFonts w:ascii="Arial" w:hAnsi="Arial" w:cs="Arial"/>
          <w:lang w:val="en-US"/>
        </w:rPr>
        <w:t xml:space="preserve"> </w:t>
      </w:r>
      <w:r w:rsidR="00E50121" w:rsidRPr="00CC7BE2">
        <w:rPr>
          <w:rFonts w:ascii="Arial" w:hAnsi="Arial" w:cs="Arial"/>
          <w:lang w:val="en-US"/>
        </w:rPr>
        <w:t xml:space="preserve">more work </w:t>
      </w:r>
      <w:r w:rsidR="002D5B61">
        <w:rPr>
          <w:rFonts w:ascii="Arial" w:hAnsi="Arial" w:cs="Arial"/>
          <w:lang w:val="en-US"/>
        </w:rPr>
        <w:t>for</w:t>
      </w:r>
      <w:r w:rsidR="002D5B61" w:rsidRPr="00CC7BE2">
        <w:rPr>
          <w:rFonts w:ascii="Arial" w:hAnsi="Arial" w:cs="Arial"/>
          <w:lang w:val="en-US"/>
        </w:rPr>
        <w:t xml:space="preserve"> </w:t>
      </w:r>
      <w:r w:rsidR="00E50121" w:rsidRPr="00CC7BE2">
        <w:rPr>
          <w:rFonts w:ascii="Arial" w:hAnsi="Arial" w:cs="Arial"/>
          <w:lang w:val="en-US"/>
        </w:rPr>
        <w:t>the ne</w:t>
      </w:r>
      <w:r w:rsidR="00665B55" w:rsidRPr="00CC7BE2">
        <w:rPr>
          <w:rFonts w:ascii="Arial" w:hAnsi="Arial" w:cs="Arial"/>
          <w:lang w:val="en-US"/>
        </w:rPr>
        <w:t xml:space="preserve">twork since </w:t>
      </w:r>
      <w:r w:rsidR="00D87FD6" w:rsidRPr="00CC7BE2">
        <w:rPr>
          <w:rFonts w:ascii="Arial" w:hAnsi="Arial" w:cs="Arial"/>
          <w:lang w:val="en-US"/>
        </w:rPr>
        <w:t xml:space="preserve">it needs </w:t>
      </w:r>
      <w:r w:rsidR="00704DAD" w:rsidRPr="00CC7BE2">
        <w:rPr>
          <w:rFonts w:ascii="Arial" w:hAnsi="Arial" w:cs="Arial"/>
          <w:lang w:val="en-US"/>
        </w:rPr>
        <w:t xml:space="preserve">keep track of </w:t>
      </w:r>
      <w:r w:rsidR="005F222D" w:rsidRPr="00CC7BE2">
        <w:rPr>
          <w:rFonts w:ascii="Arial" w:hAnsi="Arial" w:cs="Arial"/>
          <w:lang w:val="en-US"/>
        </w:rPr>
        <w:t>cell beam configurations</w:t>
      </w:r>
      <w:r w:rsidR="00FE0D2E" w:rsidRPr="00CC7BE2">
        <w:rPr>
          <w:rFonts w:ascii="Arial" w:hAnsi="Arial" w:cs="Arial"/>
          <w:lang w:val="en-US"/>
        </w:rPr>
        <w:t>.</w:t>
      </w:r>
      <w:r w:rsidR="00FA6FC9" w:rsidRPr="00FA6FC9">
        <w:rPr>
          <w:rFonts w:ascii="Arial" w:hAnsi="Arial" w:cs="Arial"/>
          <w:lang w:val="en-US"/>
        </w:rPr>
        <w:t xml:space="preserve"> The situation </w:t>
      </w:r>
      <w:r w:rsidR="00724E8D" w:rsidRPr="00CC7BE2">
        <w:rPr>
          <w:rFonts w:ascii="Arial" w:hAnsi="Arial" w:cs="Arial"/>
          <w:lang w:val="en-US"/>
        </w:rPr>
        <w:t>with</w:t>
      </w:r>
      <w:r w:rsidR="00FA6FC9" w:rsidRPr="00FA6FC9">
        <w:rPr>
          <w:rFonts w:ascii="Arial" w:hAnsi="Arial" w:cs="Arial"/>
          <w:lang w:val="en-US"/>
        </w:rPr>
        <w:t xml:space="preserve"> overhead would </w:t>
      </w:r>
      <w:r w:rsidR="00724E8D" w:rsidRPr="00CC7BE2">
        <w:rPr>
          <w:rFonts w:ascii="Arial" w:hAnsi="Arial" w:cs="Arial"/>
          <w:lang w:val="en-US"/>
        </w:rPr>
        <w:t xml:space="preserve">naturally </w:t>
      </w:r>
      <w:r w:rsidR="00FA6FC9" w:rsidRPr="00FA6FC9">
        <w:rPr>
          <w:rFonts w:ascii="Arial" w:hAnsi="Arial" w:cs="Arial"/>
          <w:lang w:val="en-US"/>
        </w:rPr>
        <w:t>be worse in FR2</w:t>
      </w:r>
      <w:r w:rsidR="00724E8D" w:rsidRPr="00CC7BE2">
        <w:rPr>
          <w:rFonts w:ascii="Arial" w:hAnsi="Arial" w:cs="Arial"/>
          <w:lang w:val="en-US"/>
        </w:rPr>
        <w:t xml:space="preserve"> compared to FR1</w:t>
      </w:r>
      <w:r w:rsidR="00FA6FC9" w:rsidRPr="00FA6FC9">
        <w:rPr>
          <w:rFonts w:ascii="Arial" w:hAnsi="Arial" w:cs="Arial"/>
          <w:lang w:val="en-US"/>
        </w:rPr>
        <w:t>.</w:t>
      </w:r>
      <w:r w:rsidR="001B7947" w:rsidRPr="00CC7BE2">
        <w:rPr>
          <w:rFonts w:ascii="Arial" w:hAnsi="Arial" w:cs="Arial"/>
          <w:lang w:val="en-US"/>
        </w:rPr>
        <w:t xml:space="preserve"> </w:t>
      </w:r>
      <w:r w:rsidR="00FA6FC9" w:rsidRPr="00FA6FC9">
        <w:rPr>
          <w:rFonts w:ascii="Arial" w:hAnsi="Arial" w:cs="Arial"/>
          <w:lang w:val="en-US"/>
        </w:rPr>
        <w:t>Furthermore, in SIB2, the</w:t>
      </w:r>
      <w:r w:rsidR="000247DD" w:rsidRPr="00CC7BE2">
        <w:rPr>
          <w:rFonts w:ascii="Arial" w:hAnsi="Arial" w:cs="Arial"/>
          <w:lang w:val="en-US"/>
        </w:rPr>
        <w:t>re is a</w:t>
      </w:r>
      <w:r w:rsidR="00FA6FC9" w:rsidRPr="00FA6FC9">
        <w:rPr>
          <w:rFonts w:ascii="Arial" w:hAnsi="Arial" w:cs="Arial"/>
          <w:lang w:val="en-US"/>
        </w:rPr>
        <w:t xml:space="preserve"> parameter </w:t>
      </w:r>
    </w:p>
    <w:p w14:paraId="2D3685C6" w14:textId="77777777" w:rsidR="00FA6FC9" w:rsidRPr="00FA6FC9" w:rsidRDefault="00FA6FC9" w:rsidP="00BF1B75">
      <w:pPr>
        <w:ind w:firstLine="567"/>
        <w:rPr>
          <w:rFonts w:ascii="Courier" w:hAnsi="Courier"/>
          <w:sz w:val="16"/>
          <w:szCs w:val="16"/>
          <w:lang w:val="en-US"/>
        </w:rPr>
      </w:pPr>
      <w:proofErr w:type="spellStart"/>
      <w:r w:rsidRPr="00FA6FC9">
        <w:rPr>
          <w:rFonts w:ascii="Courier" w:hAnsi="Courier"/>
          <w:sz w:val="16"/>
          <w:szCs w:val="16"/>
          <w:lang w:val="en-US"/>
        </w:rPr>
        <w:t>nrofSS-BlocksToAverage</w:t>
      </w:r>
      <w:proofErr w:type="spellEnd"/>
      <w:r w:rsidRPr="00FA6FC9">
        <w:rPr>
          <w:rFonts w:ascii="Courier" w:hAnsi="Courier"/>
          <w:sz w:val="16"/>
          <w:szCs w:val="16"/>
          <w:lang w:val="en-US"/>
        </w:rPr>
        <w:t xml:space="preserve"> INTEGER (</w:t>
      </w:r>
      <w:proofErr w:type="gramStart"/>
      <w:r w:rsidRPr="00FA6FC9">
        <w:rPr>
          <w:rFonts w:ascii="Courier" w:hAnsi="Courier"/>
          <w:sz w:val="16"/>
          <w:szCs w:val="16"/>
          <w:lang w:val="en-US"/>
        </w:rPr>
        <w:t>2..</w:t>
      </w:r>
      <w:proofErr w:type="gramEnd"/>
      <w:r w:rsidRPr="00FA6FC9">
        <w:rPr>
          <w:rFonts w:ascii="Courier" w:hAnsi="Courier"/>
          <w:sz w:val="16"/>
          <w:szCs w:val="16"/>
          <w:lang w:val="en-US"/>
        </w:rPr>
        <w:t>maxNrofSS-BlocksToAverage) OPTIONAL, — Need R”</w:t>
      </w:r>
    </w:p>
    <w:p w14:paraId="58CF0457" w14:textId="6DB4C8CC" w:rsidR="00A76509" w:rsidRDefault="00FA6FC9" w:rsidP="00FA6FC9">
      <w:pPr>
        <w:rPr>
          <w:rFonts w:ascii="Arial" w:hAnsi="Arial" w:cs="Arial"/>
          <w:lang w:val="en-US"/>
        </w:rPr>
      </w:pPr>
      <w:r w:rsidRPr="00FA6FC9">
        <w:rPr>
          <w:rFonts w:ascii="Arial" w:hAnsi="Arial" w:cs="Arial"/>
          <w:lang w:val="en-US"/>
        </w:rPr>
        <w:t xml:space="preserve">to indicate how many beams that a UE shall use for cell measurements. </w:t>
      </w:r>
      <w:r w:rsidRPr="005F79F9">
        <w:rPr>
          <w:rFonts w:ascii="Arial" w:hAnsi="Arial" w:cs="Arial"/>
          <w:lang w:val="en-US"/>
        </w:rPr>
        <w:t xml:space="preserve">If the UE can detect a </w:t>
      </w:r>
      <w:r w:rsidR="005B7DE3" w:rsidRPr="005F79F9">
        <w:rPr>
          <w:rFonts w:ascii="Arial" w:hAnsi="Arial" w:cs="Arial"/>
          <w:lang w:val="en-US"/>
        </w:rPr>
        <w:t>number of</w:t>
      </w:r>
      <w:r w:rsidRPr="005F79F9">
        <w:rPr>
          <w:rFonts w:ascii="Arial" w:hAnsi="Arial" w:cs="Arial"/>
          <w:lang w:val="en-US"/>
        </w:rPr>
        <w:t xml:space="preserve"> strong beams </w:t>
      </w:r>
      <w:r w:rsidR="00AD3989" w:rsidRPr="005F79F9">
        <w:rPr>
          <w:rFonts w:ascii="Arial" w:hAnsi="Arial" w:cs="Arial"/>
          <w:lang w:val="en-US"/>
        </w:rPr>
        <w:t>larger or equal to</w:t>
      </w:r>
      <w:r w:rsidRPr="005F79F9">
        <w:rPr>
          <w:rFonts w:ascii="Arial" w:hAnsi="Arial" w:cs="Arial"/>
          <w:lang w:val="en-US"/>
        </w:rPr>
        <w:t xml:space="preserve"> </w:t>
      </w:r>
      <w:proofErr w:type="spellStart"/>
      <w:r w:rsidRPr="005F79F9">
        <w:rPr>
          <w:rFonts w:ascii="Arial" w:hAnsi="Arial" w:cs="Arial"/>
          <w:lang w:val="en-US"/>
        </w:rPr>
        <w:t>nrofSS-BlocksToAverage</w:t>
      </w:r>
      <w:proofErr w:type="spellEnd"/>
      <w:r w:rsidRPr="005F79F9">
        <w:rPr>
          <w:rFonts w:ascii="Arial" w:hAnsi="Arial" w:cs="Arial"/>
          <w:lang w:val="en-US"/>
        </w:rPr>
        <w:t xml:space="preserve"> </w:t>
      </w:r>
      <w:r w:rsidR="00433900" w:rsidRPr="005F79F9">
        <w:rPr>
          <w:rFonts w:ascii="Arial" w:hAnsi="Arial" w:cs="Arial"/>
          <w:lang w:val="en-US"/>
        </w:rPr>
        <w:t>(</w:t>
      </w:r>
      <w:r w:rsidRPr="005F79F9">
        <w:rPr>
          <w:rFonts w:ascii="Arial" w:hAnsi="Arial" w:cs="Arial"/>
          <w:lang w:val="en-US"/>
        </w:rPr>
        <w:t>broadcasted</w:t>
      </w:r>
      <w:r w:rsidR="00433900" w:rsidRPr="005F79F9">
        <w:rPr>
          <w:rFonts w:ascii="Arial" w:hAnsi="Arial" w:cs="Arial"/>
          <w:lang w:val="en-US"/>
        </w:rPr>
        <w:t xml:space="preserve"> in SIB2)</w:t>
      </w:r>
      <w:r w:rsidRPr="005F79F9">
        <w:rPr>
          <w:rFonts w:ascii="Arial" w:hAnsi="Arial" w:cs="Arial"/>
          <w:lang w:val="en-US"/>
        </w:rPr>
        <w:t xml:space="preserve">, it is possible that the UE will not continue try to search for the beams that it cannot detect. </w:t>
      </w:r>
      <w:r w:rsidR="00190166" w:rsidRPr="005F79F9">
        <w:rPr>
          <w:rFonts w:ascii="Arial" w:hAnsi="Arial" w:cs="Arial"/>
          <w:lang w:val="en-US"/>
        </w:rPr>
        <w:t>T</w:t>
      </w:r>
      <w:r w:rsidRPr="005F79F9">
        <w:rPr>
          <w:rFonts w:ascii="Arial" w:hAnsi="Arial" w:cs="Arial"/>
          <w:lang w:val="en-US"/>
        </w:rPr>
        <w:t>h</w:t>
      </w:r>
      <w:r w:rsidR="00190166" w:rsidRPr="005F79F9">
        <w:rPr>
          <w:rFonts w:ascii="Arial" w:hAnsi="Arial" w:cs="Arial"/>
          <w:lang w:val="en-US"/>
        </w:rPr>
        <w:t>e process controlling beam detection described here</w:t>
      </w:r>
      <w:r w:rsidRPr="005F79F9">
        <w:rPr>
          <w:rFonts w:ascii="Arial" w:hAnsi="Arial" w:cs="Arial"/>
          <w:lang w:val="en-US"/>
        </w:rPr>
        <w:t xml:space="preserve"> is UE implementation dependent.</w:t>
      </w:r>
    </w:p>
    <w:p w14:paraId="03B1FB91" w14:textId="24BBCBA0" w:rsidR="00141116" w:rsidRPr="0015000D" w:rsidRDefault="00141116" w:rsidP="00141116">
      <w:pPr>
        <w:pStyle w:val="Observation"/>
        <w:ind w:left="1701" w:hanging="1701"/>
        <w:rPr>
          <w:lang w:val="en-US"/>
        </w:rPr>
      </w:pPr>
      <w:bookmarkStart w:id="13" w:name="_Toc61563041"/>
      <w:r>
        <w:rPr>
          <w:lang w:val="en-US"/>
        </w:rPr>
        <w:t>Reducing the number of beams</w:t>
      </w:r>
      <w:r w:rsidR="00987FB1">
        <w:rPr>
          <w:lang w:val="en-US"/>
        </w:rPr>
        <w:t xml:space="preserve"> </w:t>
      </w:r>
      <w:r w:rsidR="00F33267">
        <w:rPr>
          <w:lang w:val="en-US"/>
        </w:rPr>
        <w:t xml:space="preserve">based on </w:t>
      </w:r>
      <w:r w:rsidR="00256E6B">
        <w:rPr>
          <w:lang w:val="en-US"/>
        </w:rPr>
        <w:t xml:space="preserve">the current </w:t>
      </w:r>
      <w:r w:rsidR="00857E2F">
        <w:rPr>
          <w:lang w:val="en-US"/>
        </w:rPr>
        <w:t xml:space="preserve">SSB-based </w:t>
      </w:r>
      <w:r w:rsidR="00256E6B">
        <w:rPr>
          <w:lang w:val="en-US"/>
        </w:rPr>
        <w:t xml:space="preserve">UE location may </w:t>
      </w:r>
      <w:r w:rsidR="00DB6DD6">
        <w:rPr>
          <w:lang w:val="en-US"/>
        </w:rPr>
        <w:t xml:space="preserve">result in unwanted behavior </w:t>
      </w:r>
      <w:r w:rsidR="004C0F47">
        <w:rPr>
          <w:lang w:val="en-US"/>
        </w:rPr>
        <w:t>since it may be difficult to measure on the correct neighbor beams.</w:t>
      </w:r>
      <w:bookmarkEnd w:id="13"/>
    </w:p>
    <w:p w14:paraId="2D342D1F" w14:textId="75DCE5D8" w:rsidR="00141116" w:rsidRDefault="0055474F" w:rsidP="00FA6FC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Assuming that </w:t>
      </w:r>
      <w:r w:rsidR="002D6C29">
        <w:rPr>
          <w:rFonts w:ascii="Arial" w:hAnsi="Arial" w:cs="Arial"/>
          <w:lang w:val="en-US"/>
        </w:rPr>
        <w:t xml:space="preserve">the proposed </w:t>
      </w:r>
      <w:r w:rsidR="00B1171B">
        <w:rPr>
          <w:rFonts w:ascii="Arial" w:hAnsi="Arial" w:cs="Arial"/>
          <w:lang w:val="en-US"/>
        </w:rPr>
        <w:t>criteria</w:t>
      </w:r>
      <w:r w:rsidR="00292A28">
        <w:rPr>
          <w:rFonts w:ascii="Arial" w:hAnsi="Arial" w:cs="Arial"/>
          <w:lang w:val="en-US"/>
        </w:rPr>
        <w:t xml:space="preserve"> for</w:t>
      </w:r>
      <w:r w:rsidR="00B1171B">
        <w:rPr>
          <w:rFonts w:ascii="Arial" w:hAnsi="Arial" w:cs="Arial"/>
          <w:lang w:val="en-US"/>
        </w:rPr>
        <w:t xml:space="preserve"> </w:t>
      </w:r>
      <w:r w:rsidR="002D6C29">
        <w:rPr>
          <w:rFonts w:ascii="Arial" w:hAnsi="Arial" w:cs="Arial"/>
          <w:lang w:val="en-US"/>
        </w:rPr>
        <w:t>SSB-based location works properly</w:t>
      </w:r>
      <w:r w:rsidR="00A55A36">
        <w:rPr>
          <w:rFonts w:ascii="Arial" w:hAnsi="Arial" w:cs="Arial"/>
          <w:lang w:val="en-US"/>
        </w:rPr>
        <w:t xml:space="preserve">, </w:t>
      </w:r>
      <w:r w:rsidR="009F3110">
        <w:rPr>
          <w:rFonts w:ascii="Arial" w:hAnsi="Arial" w:cs="Arial"/>
          <w:lang w:val="en-US"/>
        </w:rPr>
        <w:t xml:space="preserve">they could </w:t>
      </w:r>
      <w:r w:rsidR="000240B6">
        <w:rPr>
          <w:rFonts w:ascii="Arial" w:hAnsi="Arial" w:cs="Arial"/>
          <w:lang w:val="en-US"/>
        </w:rPr>
        <w:t xml:space="preserve">provide a stricter definition </w:t>
      </w:r>
      <w:r w:rsidR="003236DD">
        <w:rPr>
          <w:rFonts w:ascii="Arial" w:hAnsi="Arial" w:cs="Arial"/>
          <w:lang w:val="en-US"/>
        </w:rPr>
        <w:t xml:space="preserve">(compared to NR Rel-16) </w:t>
      </w:r>
      <w:r w:rsidR="000240B6">
        <w:rPr>
          <w:rFonts w:ascii="Arial" w:hAnsi="Arial" w:cs="Arial"/>
          <w:lang w:val="en-US"/>
        </w:rPr>
        <w:t xml:space="preserve">of low-mobility or </w:t>
      </w:r>
      <w:proofErr w:type="spellStart"/>
      <w:r w:rsidR="000240B6">
        <w:rPr>
          <w:rFonts w:ascii="Arial" w:hAnsi="Arial" w:cs="Arial"/>
          <w:lang w:val="en-US"/>
        </w:rPr>
        <w:t>stationary</w:t>
      </w:r>
      <w:proofErr w:type="spellEnd"/>
      <w:r w:rsidR="003019EC">
        <w:rPr>
          <w:rFonts w:ascii="Arial" w:hAnsi="Arial" w:cs="Arial"/>
          <w:lang w:val="en-US"/>
        </w:rPr>
        <w:t xml:space="preserve"> </w:t>
      </w:r>
      <w:r w:rsidR="00562F0E">
        <w:rPr>
          <w:rFonts w:ascii="Arial" w:hAnsi="Arial" w:cs="Arial"/>
          <w:lang w:val="en-US"/>
        </w:rPr>
        <w:t>UE</w:t>
      </w:r>
      <w:r w:rsidR="003019EC">
        <w:rPr>
          <w:rFonts w:ascii="Arial" w:hAnsi="Arial" w:cs="Arial"/>
          <w:lang w:val="en-US"/>
        </w:rPr>
        <w:t xml:space="preserve"> and </w:t>
      </w:r>
      <w:r w:rsidR="00356EB5">
        <w:rPr>
          <w:rFonts w:ascii="Arial" w:hAnsi="Arial" w:cs="Arial"/>
          <w:lang w:val="en-US"/>
        </w:rPr>
        <w:t xml:space="preserve">allow the device to invoke relaxation </w:t>
      </w:r>
      <w:r w:rsidR="0056159F">
        <w:rPr>
          <w:rFonts w:ascii="Arial" w:hAnsi="Arial" w:cs="Arial"/>
          <w:lang w:val="en-US"/>
        </w:rPr>
        <w:t xml:space="preserve">faster. This </w:t>
      </w:r>
      <w:r w:rsidR="00E326C2">
        <w:rPr>
          <w:rFonts w:ascii="Arial" w:hAnsi="Arial" w:cs="Arial"/>
          <w:lang w:val="en-US"/>
        </w:rPr>
        <w:t xml:space="preserve">comes with a drawback since the possibility </w:t>
      </w:r>
      <w:r w:rsidR="000E1F55">
        <w:rPr>
          <w:rFonts w:ascii="Arial" w:hAnsi="Arial" w:cs="Arial"/>
          <w:lang w:val="en-US"/>
        </w:rPr>
        <w:t xml:space="preserve">for a device </w:t>
      </w:r>
      <w:r w:rsidR="00E326C2">
        <w:rPr>
          <w:rFonts w:ascii="Arial" w:hAnsi="Arial" w:cs="Arial"/>
          <w:lang w:val="en-US"/>
        </w:rPr>
        <w:t xml:space="preserve">to quickly enter </w:t>
      </w:r>
      <w:proofErr w:type="gramStart"/>
      <w:r w:rsidR="00E326C2">
        <w:rPr>
          <w:rFonts w:ascii="Arial" w:hAnsi="Arial" w:cs="Arial"/>
          <w:lang w:val="en-US"/>
        </w:rPr>
        <w:t>low-mobility</w:t>
      </w:r>
      <w:proofErr w:type="gramEnd"/>
      <w:r w:rsidR="00E326C2">
        <w:rPr>
          <w:rFonts w:ascii="Arial" w:hAnsi="Arial" w:cs="Arial"/>
          <w:lang w:val="en-US"/>
        </w:rPr>
        <w:t xml:space="preserve"> also </w:t>
      </w:r>
      <w:r w:rsidR="00CF1A99">
        <w:rPr>
          <w:rFonts w:ascii="Arial" w:hAnsi="Arial" w:cs="Arial"/>
          <w:lang w:val="en-US"/>
        </w:rPr>
        <w:t>allows the device to quickly leave</w:t>
      </w:r>
      <w:r w:rsidR="003236DD">
        <w:rPr>
          <w:rFonts w:ascii="Arial" w:hAnsi="Arial" w:cs="Arial"/>
          <w:lang w:val="en-US"/>
        </w:rPr>
        <w:t xml:space="preserve">. Every beam switch probably results </w:t>
      </w:r>
      <w:r w:rsidR="00562F0E">
        <w:rPr>
          <w:rFonts w:ascii="Arial" w:hAnsi="Arial" w:cs="Arial"/>
          <w:lang w:val="en-US"/>
        </w:rPr>
        <w:t>in device leaving</w:t>
      </w:r>
      <w:r w:rsidR="00EE71BC">
        <w:rPr>
          <w:rFonts w:ascii="Arial" w:hAnsi="Arial" w:cs="Arial"/>
          <w:lang w:val="en-US"/>
        </w:rPr>
        <w:t xml:space="preserve"> the low mobility state and thus </w:t>
      </w:r>
      <w:r w:rsidR="00372965">
        <w:rPr>
          <w:rFonts w:ascii="Arial" w:hAnsi="Arial" w:cs="Arial"/>
          <w:lang w:val="en-US"/>
        </w:rPr>
        <w:t>not being able to benefit from RRM measurement</w:t>
      </w:r>
      <w:r w:rsidR="00EE71BC">
        <w:rPr>
          <w:rFonts w:ascii="Arial" w:hAnsi="Arial" w:cs="Arial"/>
          <w:lang w:val="en-US"/>
        </w:rPr>
        <w:t xml:space="preserve"> relaxation.</w:t>
      </w:r>
    </w:p>
    <w:p w14:paraId="08479D05" w14:textId="15CD85A9" w:rsidR="008204A3" w:rsidRPr="0015000D" w:rsidRDefault="008204A3" w:rsidP="008204A3">
      <w:pPr>
        <w:pStyle w:val="Observation"/>
        <w:ind w:left="1701" w:hanging="1701"/>
        <w:rPr>
          <w:lang w:val="en-US"/>
        </w:rPr>
      </w:pPr>
      <w:bookmarkStart w:id="14" w:name="_Toc61563042"/>
      <w:r>
        <w:rPr>
          <w:lang w:val="en-US"/>
        </w:rPr>
        <w:t>A functional SSB-based UE location</w:t>
      </w:r>
      <w:r w:rsidR="00EF68B0">
        <w:rPr>
          <w:lang w:val="en-US"/>
        </w:rPr>
        <w:t xml:space="preserve">, </w:t>
      </w:r>
      <w:r w:rsidR="008D573E">
        <w:rPr>
          <w:lang w:val="en-US"/>
        </w:rPr>
        <w:t>with</w:t>
      </w:r>
      <w:r w:rsidR="00EF68B0">
        <w:rPr>
          <w:lang w:val="en-US"/>
        </w:rPr>
        <w:t xml:space="preserve"> sharper boundaries than NR Rel-16</w:t>
      </w:r>
      <w:r w:rsidR="008D573E">
        <w:rPr>
          <w:lang w:val="en-US"/>
        </w:rPr>
        <w:t xml:space="preserve">, </w:t>
      </w:r>
      <w:r w:rsidR="00EE7C55">
        <w:rPr>
          <w:lang w:val="en-US"/>
        </w:rPr>
        <w:t xml:space="preserve">may result in more frequent changes of </w:t>
      </w:r>
      <w:r w:rsidR="00731E30">
        <w:rPr>
          <w:lang w:val="en-US"/>
        </w:rPr>
        <w:t>the</w:t>
      </w:r>
      <w:r w:rsidR="00EE7C55">
        <w:rPr>
          <w:lang w:val="en-US"/>
        </w:rPr>
        <w:t xml:space="preserve"> device mobility status</w:t>
      </w:r>
      <w:r>
        <w:rPr>
          <w:lang w:val="en-US"/>
        </w:rPr>
        <w:t>.</w:t>
      </w:r>
      <w:bookmarkEnd w:id="14"/>
      <w:r w:rsidR="00767DB9">
        <w:rPr>
          <w:lang w:val="en-US"/>
        </w:rPr>
        <w:t xml:space="preserve"> </w:t>
      </w:r>
    </w:p>
    <w:p w14:paraId="3051BD82" w14:textId="77777777" w:rsidR="008204A3" w:rsidRPr="005F79F9" w:rsidRDefault="008204A3" w:rsidP="00FA6FC9">
      <w:pPr>
        <w:rPr>
          <w:rFonts w:ascii="Arial" w:hAnsi="Arial" w:cs="Arial"/>
          <w:lang w:val="en-US"/>
        </w:rPr>
      </w:pPr>
    </w:p>
    <w:p w14:paraId="0CD77CE6" w14:textId="74EA6951" w:rsidR="00EA5D22" w:rsidRDefault="001D08CC" w:rsidP="0015000D">
      <w:pPr>
        <w:pStyle w:val="Heading2"/>
        <w:rPr>
          <w:lang w:val="en-US"/>
        </w:rPr>
      </w:pPr>
      <w:r>
        <w:rPr>
          <w:lang w:val="en-US"/>
        </w:rPr>
        <w:t>2.</w:t>
      </w:r>
      <w:r w:rsidR="007A5BA4">
        <w:rPr>
          <w:lang w:val="en-US"/>
        </w:rPr>
        <w:t>5</w:t>
      </w:r>
      <w:r w:rsidR="007A5BA4">
        <w:rPr>
          <w:lang w:val="en-US"/>
        </w:rPr>
        <w:tab/>
      </w:r>
      <w:r>
        <w:rPr>
          <w:lang w:val="en-US"/>
        </w:rPr>
        <w:t xml:space="preserve">A few comments on RRM relaxation in </w:t>
      </w:r>
      <w:r w:rsidR="0015000D">
        <w:rPr>
          <w:lang w:val="en-US"/>
        </w:rPr>
        <w:t>RRC_CONNECTED</w:t>
      </w:r>
    </w:p>
    <w:p w14:paraId="28D520E6" w14:textId="209DC04E" w:rsidR="0015000D" w:rsidRPr="0015000D" w:rsidRDefault="000F4B56" w:rsidP="001500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RRM </w:t>
      </w:r>
      <w:r w:rsidR="00536D0E">
        <w:rPr>
          <w:rFonts w:ascii="Arial" w:hAnsi="Arial" w:cs="Arial"/>
          <w:lang w:val="en-US"/>
        </w:rPr>
        <w:t>relaxation</w:t>
      </w:r>
      <w:r>
        <w:rPr>
          <w:rFonts w:ascii="Arial" w:hAnsi="Arial" w:cs="Arial"/>
          <w:lang w:val="en-US"/>
        </w:rPr>
        <w:t xml:space="preserve"> </w:t>
      </w:r>
      <w:r w:rsidR="00525D52">
        <w:rPr>
          <w:rFonts w:ascii="Arial" w:hAnsi="Arial" w:cs="Arial"/>
          <w:lang w:val="en-US"/>
        </w:rPr>
        <w:t>for a</w:t>
      </w:r>
      <w:r w:rsidR="001D08CC">
        <w:rPr>
          <w:rFonts w:ascii="Arial" w:hAnsi="Arial" w:cs="Arial"/>
          <w:lang w:val="en-US"/>
        </w:rPr>
        <w:t xml:space="preserve"> </w:t>
      </w:r>
      <w:r w:rsidR="0015000D" w:rsidRPr="0015000D">
        <w:rPr>
          <w:rFonts w:ascii="Arial" w:hAnsi="Arial" w:cs="Arial"/>
          <w:lang w:val="en-US"/>
        </w:rPr>
        <w:t xml:space="preserve">UE in </w:t>
      </w:r>
      <w:r w:rsidR="001D08CC">
        <w:rPr>
          <w:rFonts w:ascii="Arial" w:hAnsi="Arial" w:cs="Arial"/>
          <w:lang w:val="en-US"/>
        </w:rPr>
        <w:t>RRC_CONNECTE</w:t>
      </w:r>
      <w:r w:rsidR="00797BA7">
        <w:rPr>
          <w:rFonts w:ascii="Arial" w:hAnsi="Arial" w:cs="Arial"/>
          <w:lang w:val="en-US"/>
        </w:rPr>
        <w:t>D state</w:t>
      </w:r>
      <w:r w:rsidR="0015000D" w:rsidRPr="0015000D">
        <w:rPr>
          <w:rFonts w:ascii="Arial" w:hAnsi="Arial" w:cs="Arial"/>
          <w:lang w:val="en-US"/>
        </w:rPr>
        <w:t xml:space="preserve"> </w:t>
      </w:r>
      <w:r w:rsidR="00525D52">
        <w:rPr>
          <w:rFonts w:ascii="Arial" w:hAnsi="Arial" w:cs="Arial"/>
          <w:lang w:val="en-US"/>
        </w:rPr>
        <w:t>c</w:t>
      </w:r>
      <w:r w:rsidR="0015000D" w:rsidRPr="0015000D">
        <w:rPr>
          <w:rFonts w:ascii="Arial" w:hAnsi="Arial" w:cs="Arial"/>
          <w:lang w:val="en-US"/>
        </w:rPr>
        <w:t xml:space="preserve">ould have greater impact on network performance </w:t>
      </w:r>
      <w:r w:rsidR="001747D4" w:rsidRPr="001747D4">
        <w:rPr>
          <w:rFonts w:ascii="Arial" w:hAnsi="Arial" w:cs="Arial"/>
          <w:lang w:val="en-US"/>
        </w:rPr>
        <w:t xml:space="preserve">and therefore possibly affect the </w:t>
      </w:r>
      <w:r w:rsidR="0015000D" w:rsidRPr="0015000D">
        <w:rPr>
          <w:rFonts w:ascii="Arial" w:hAnsi="Arial" w:cs="Arial"/>
          <w:lang w:val="en-US"/>
        </w:rPr>
        <w:t>user experience.</w:t>
      </w:r>
      <w:r w:rsidR="001747D4" w:rsidRPr="001747D4">
        <w:rPr>
          <w:rFonts w:ascii="Arial" w:hAnsi="Arial" w:cs="Arial"/>
          <w:lang w:val="en-US"/>
        </w:rPr>
        <w:t xml:space="preserve"> Hence, s</w:t>
      </w:r>
      <w:r w:rsidR="0015000D" w:rsidRPr="0015000D">
        <w:rPr>
          <w:rFonts w:ascii="Arial" w:hAnsi="Arial" w:cs="Arial"/>
          <w:lang w:val="en-US"/>
        </w:rPr>
        <w:t xml:space="preserve">erving cell RRM relaxation would not be desirable as even the stationary UEs shall be allowed to </w:t>
      </w:r>
      <w:r w:rsidR="001747D4" w:rsidRPr="001747D4">
        <w:rPr>
          <w:rFonts w:ascii="Arial" w:hAnsi="Arial" w:cs="Arial"/>
          <w:lang w:val="en-US"/>
        </w:rPr>
        <w:t>continuously</w:t>
      </w:r>
      <w:r w:rsidR="0015000D" w:rsidRPr="0015000D">
        <w:rPr>
          <w:rFonts w:ascii="Arial" w:hAnsi="Arial" w:cs="Arial"/>
          <w:lang w:val="en-US"/>
        </w:rPr>
        <w:t xml:space="preserve"> monitor</w:t>
      </w:r>
      <w:r w:rsidR="001747D4" w:rsidRPr="001747D4">
        <w:rPr>
          <w:rFonts w:ascii="Arial" w:hAnsi="Arial" w:cs="Arial"/>
          <w:lang w:val="en-US"/>
        </w:rPr>
        <w:t>,</w:t>
      </w:r>
      <w:r w:rsidR="0015000D" w:rsidRPr="0015000D">
        <w:rPr>
          <w:rFonts w:ascii="Arial" w:hAnsi="Arial" w:cs="Arial"/>
          <w:lang w:val="en-US"/>
        </w:rPr>
        <w:t xml:space="preserve"> </w:t>
      </w:r>
      <w:proofErr w:type="gramStart"/>
      <w:r w:rsidR="0015000D" w:rsidRPr="0015000D">
        <w:rPr>
          <w:rFonts w:ascii="Arial" w:hAnsi="Arial" w:cs="Arial"/>
          <w:lang w:val="en-US"/>
        </w:rPr>
        <w:t>e.g.</w:t>
      </w:r>
      <w:proofErr w:type="gramEnd"/>
      <w:r w:rsidR="0015000D" w:rsidRPr="0015000D">
        <w:rPr>
          <w:rFonts w:ascii="Arial" w:hAnsi="Arial" w:cs="Arial"/>
          <w:lang w:val="en-US"/>
        </w:rPr>
        <w:t xml:space="preserve"> changes in radio environments</w:t>
      </w:r>
      <w:r w:rsidR="001747D4" w:rsidRPr="001747D4">
        <w:rPr>
          <w:rFonts w:ascii="Arial" w:hAnsi="Arial" w:cs="Arial"/>
          <w:lang w:val="en-US"/>
        </w:rPr>
        <w:t>,</w:t>
      </w:r>
      <w:r w:rsidR="0015000D" w:rsidRPr="0015000D">
        <w:rPr>
          <w:rFonts w:ascii="Arial" w:hAnsi="Arial" w:cs="Arial"/>
          <w:lang w:val="en-US"/>
        </w:rPr>
        <w:t xml:space="preserve"> and react as quickly as possible. </w:t>
      </w:r>
    </w:p>
    <w:p w14:paraId="135BEDCD" w14:textId="457BDFCC" w:rsidR="0015000D" w:rsidRPr="0015000D" w:rsidRDefault="001747D4" w:rsidP="0015000D">
      <w:pPr>
        <w:rPr>
          <w:rFonts w:ascii="Arial" w:hAnsi="Arial" w:cs="Arial"/>
          <w:lang w:val="en-US"/>
        </w:rPr>
      </w:pPr>
      <w:r w:rsidRPr="001747D4">
        <w:rPr>
          <w:rFonts w:ascii="Arial" w:hAnsi="Arial" w:cs="Arial"/>
          <w:lang w:val="en-US"/>
        </w:rPr>
        <w:t xml:space="preserve">Since the network is responsible for providing acceptable system performance (and </w:t>
      </w:r>
      <w:proofErr w:type="spellStart"/>
      <w:r w:rsidRPr="001747D4">
        <w:rPr>
          <w:rFonts w:ascii="Arial" w:hAnsi="Arial" w:cs="Arial"/>
          <w:lang w:val="en-US"/>
        </w:rPr>
        <w:t>QoE</w:t>
      </w:r>
      <w:proofErr w:type="spellEnd"/>
      <w:r w:rsidRPr="001747D4">
        <w:rPr>
          <w:rFonts w:ascii="Arial" w:hAnsi="Arial" w:cs="Arial"/>
          <w:lang w:val="en-US"/>
        </w:rPr>
        <w:t xml:space="preserve">), a device </w:t>
      </w:r>
      <w:r w:rsidR="0015000D" w:rsidRPr="0015000D">
        <w:rPr>
          <w:rFonts w:ascii="Arial" w:hAnsi="Arial" w:cs="Arial"/>
          <w:lang w:val="en-US"/>
        </w:rPr>
        <w:t xml:space="preserve">should not </w:t>
      </w:r>
      <w:r w:rsidR="00D44002">
        <w:rPr>
          <w:rFonts w:ascii="Arial" w:hAnsi="Arial" w:cs="Arial"/>
          <w:lang w:val="en-US"/>
        </w:rPr>
        <w:t xml:space="preserve">itself </w:t>
      </w:r>
      <w:r w:rsidR="0015000D" w:rsidRPr="0015000D">
        <w:rPr>
          <w:rFonts w:ascii="Arial" w:hAnsi="Arial" w:cs="Arial"/>
          <w:lang w:val="en-US"/>
        </w:rPr>
        <w:t xml:space="preserve">be allowed to determine the </w:t>
      </w:r>
      <w:r w:rsidRPr="001747D4">
        <w:rPr>
          <w:rFonts w:ascii="Arial" w:hAnsi="Arial" w:cs="Arial"/>
          <w:lang w:val="en-US"/>
        </w:rPr>
        <w:t>behavior</w:t>
      </w:r>
      <w:r w:rsidR="0015000D" w:rsidRPr="0015000D">
        <w:rPr>
          <w:rFonts w:ascii="Arial" w:hAnsi="Arial" w:cs="Arial"/>
          <w:lang w:val="en-US"/>
        </w:rPr>
        <w:t xml:space="preserve"> for relaxing RRM measurement</w:t>
      </w:r>
      <w:r w:rsidRPr="001747D4">
        <w:rPr>
          <w:rFonts w:ascii="Arial" w:hAnsi="Arial" w:cs="Arial"/>
          <w:lang w:val="en-US"/>
        </w:rPr>
        <w:t>s.</w:t>
      </w:r>
    </w:p>
    <w:p w14:paraId="5063CB6C" w14:textId="2AE4F454" w:rsidR="0015000D" w:rsidRPr="0015000D" w:rsidRDefault="001747D4" w:rsidP="0015000D">
      <w:pPr>
        <w:rPr>
          <w:rFonts w:ascii="Arial" w:hAnsi="Arial" w:cs="Arial"/>
          <w:lang w:val="en-US"/>
        </w:rPr>
      </w:pPr>
      <w:r w:rsidRPr="001747D4">
        <w:rPr>
          <w:rFonts w:ascii="Arial" w:hAnsi="Arial" w:cs="Arial"/>
          <w:lang w:val="en-US"/>
        </w:rPr>
        <w:t xml:space="preserve">Already in </w:t>
      </w:r>
      <w:r w:rsidR="0015000D" w:rsidRPr="0015000D">
        <w:rPr>
          <w:rFonts w:ascii="Arial" w:hAnsi="Arial" w:cs="Arial"/>
          <w:lang w:val="en-US"/>
        </w:rPr>
        <w:t xml:space="preserve">Rel-15, </w:t>
      </w:r>
      <w:r w:rsidRPr="001747D4">
        <w:rPr>
          <w:rFonts w:ascii="Arial" w:hAnsi="Arial" w:cs="Arial"/>
          <w:lang w:val="en-US"/>
        </w:rPr>
        <w:t xml:space="preserve">there are a number of </w:t>
      </w:r>
      <w:r w:rsidR="0015000D" w:rsidRPr="0015000D">
        <w:rPr>
          <w:rFonts w:ascii="Arial" w:hAnsi="Arial" w:cs="Arial"/>
          <w:lang w:val="en-US"/>
        </w:rPr>
        <w:t xml:space="preserve">configurable parameters for RRM </w:t>
      </w:r>
      <w:r w:rsidRPr="001747D4">
        <w:rPr>
          <w:rFonts w:ascii="Arial" w:hAnsi="Arial" w:cs="Arial"/>
          <w:lang w:val="en-US"/>
        </w:rPr>
        <w:t>measurements</w:t>
      </w:r>
      <w:r w:rsidR="0015000D" w:rsidRPr="0015000D">
        <w:rPr>
          <w:rFonts w:ascii="Arial" w:hAnsi="Arial" w:cs="Arial"/>
          <w:lang w:val="en-US"/>
        </w:rPr>
        <w:t xml:space="preserve"> </w:t>
      </w:r>
      <w:r w:rsidR="005B76A9">
        <w:rPr>
          <w:rFonts w:ascii="Arial" w:hAnsi="Arial" w:cs="Arial"/>
          <w:lang w:val="en-US"/>
        </w:rPr>
        <w:t xml:space="preserve">in RRC_CONNECTED </w:t>
      </w:r>
      <w:r w:rsidR="0015000D" w:rsidRPr="0015000D">
        <w:rPr>
          <w:rFonts w:ascii="Arial" w:hAnsi="Arial" w:cs="Arial"/>
          <w:lang w:val="en-US"/>
        </w:rPr>
        <w:t xml:space="preserve">that could </w:t>
      </w:r>
      <w:r w:rsidRPr="001747D4">
        <w:rPr>
          <w:rFonts w:ascii="Arial" w:hAnsi="Arial" w:cs="Arial"/>
          <w:lang w:val="en-US"/>
        </w:rPr>
        <w:t>be used to</w:t>
      </w:r>
      <w:r w:rsidR="0015000D" w:rsidRPr="0015000D">
        <w:rPr>
          <w:rFonts w:ascii="Arial" w:hAnsi="Arial" w:cs="Arial"/>
          <w:lang w:val="en-US"/>
        </w:rPr>
        <w:t xml:space="preserve"> reduce </w:t>
      </w:r>
      <w:r w:rsidRPr="001747D4">
        <w:rPr>
          <w:rFonts w:ascii="Arial" w:hAnsi="Arial" w:cs="Arial"/>
          <w:lang w:val="en-US"/>
        </w:rPr>
        <w:t xml:space="preserve">the frequency of </w:t>
      </w:r>
      <w:r w:rsidR="0015000D" w:rsidRPr="0015000D">
        <w:rPr>
          <w:rFonts w:ascii="Arial" w:hAnsi="Arial" w:cs="Arial"/>
          <w:lang w:val="en-US"/>
        </w:rPr>
        <w:t>RRM measurements:</w:t>
      </w:r>
    </w:p>
    <w:p w14:paraId="1F7FD0D8" w14:textId="77777777" w:rsidR="0015000D" w:rsidRPr="001747D4" w:rsidRDefault="0015000D" w:rsidP="001747D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  <w:lang w:val="en-US"/>
        </w:rPr>
      </w:pPr>
      <w:r w:rsidRPr="001747D4">
        <w:rPr>
          <w:rFonts w:ascii="Arial" w:hAnsi="Arial" w:cs="Arial"/>
          <w:sz w:val="20"/>
          <w:szCs w:val="20"/>
          <w:lang w:val="en-US"/>
        </w:rPr>
        <w:t xml:space="preserve">Number of cells to measure via </w:t>
      </w:r>
      <w:proofErr w:type="spellStart"/>
      <w:r w:rsidRPr="001747D4">
        <w:rPr>
          <w:rFonts w:ascii="Arial" w:hAnsi="Arial" w:cs="Arial"/>
          <w:sz w:val="20"/>
          <w:szCs w:val="20"/>
          <w:lang w:val="en-US"/>
        </w:rPr>
        <w:t>measObject</w:t>
      </w:r>
      <w:proofErr w:type="spellEnd"/>
    </w:p>
    <w:p w14:paraId="057BA372" w14:textId="77777777" w:rsidR="0015000D" w:rsidRPr="001747D4" w:rsidRDefault="0015000D" w:rsidP="001747D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  <w:lang w:val="en-US"/>
        </w:rPr>
      </w:pPr>
      <w:r w:rsidRPr="001747D4">
        <w:rPr>
          <w:rFonts w:ascii="Arial" w:hAnsi="Arial" w:cs="Arial"/>
          <w:sz w:val="20"/>
          <w:szCs w:val="20"/>
          <w:lang w:val="en-US"/>
        </w:rPr>
        <w:t>Measurement periodicity and length (via SMTC)</w:t>
      </w:r>
    </w:p>
    <w:p w14:paraId="1584A3B3" w14:textId="295FAC9E" w:rsidR="0015000D" w:rsidRPr="001747D4" w:rsidRDefault="0015000D" w:rsidP="0015000D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  <w:lang w:val="en-US"/>
        </w:rPr>
      </w:pPr>
      <w:r w:rsidRPr="001747D4">
        <w:rPr>
          <w:rFonts w:ascii="Arial" w:hAnsi="Arial" w:cs="Arial"/>
          <w:sz w:val="20"/>
          <w:szCs w:val="20"/>
          <w:lang w:val="en-US"/>
        </w:rPr>
        <w:t>Measurements based on CSI-RS or SSB only or both</w:t>
      </w:r>
      <w:r w:rsidR="001747D4" w:rsidRPr="001747D4">
        <w:rPr>
          <w:rFonts w:ascii="Arial" w:hAnsi="Arial" w:cs="Arial"/>
          <w:sz w:val="20"/>
          <w:szCs w:val="20"/>
          <w:lang w:val="en-US"/>
        </w:rPr>
        <w:t xml:space="preserve"> are set in the parameter </w:t>
      </w:r>
      <w:proofErr w:type="spellStart"/>
      <w:r w:rsidRPr="001747D4">
        <w:rPr>
          <w:rFonts w:ascii="Arial" w:hAnsi="Arial" w:cs="Arial"/>
          <w:sz w:val="20"/>
          <w:szCs w:val="20"/>
          <w:lang w:val="en-US"/>
        </w:rPr>
        <w:t>ssb-ToMeasu</w:t>
      </w:r>
      <w:r w:rsidR="001747D4" w:rsidRPr="001747D4">
        <w:rPr>
          <w:rFonts w:ascii="Arial" w:hAnsi="Arial" w:cs="Arial"/>
          <w:sz w:val="20"/>
          <w:szCs w:val="20"/>
          <w:lang w:val="en-US"/>
        </w:rPr>
        <w:t>r</w:t>
      </w:r>
      <w:r w:rsidRPr="001747D4">
        <w:rPr>
          <w:rFonts w:ascii="Arial" w:hAnsi="Arial" w:cs="Arial"/>
          <w:sz w:val="20"/>
          <w:szCs w:val="20"/>
          <w:lang w:val="en-US"/>
        </w:rPr>
        <w:t>e</w:t>
      </w:r>
      <w:proofErr w:type="spellEnd"/>
    </w:p>
    <w:p w14:paraId="1C88B976" w14:textId="77777777" w:rsidR="0015000D" w:rsidRPr="001747D4" w:rsidRDefault="0015000D" w:rsidP="001747D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  <w:lang w:val="en-US"/>
        </w:rPr>
      </w:pPr>
      <w:proofErr w:type="spellStart"/>
      <w:r w:rsidRPr="001747D4">
        <w:rPr>
          <w:rFonts w:ascii="Arial" w:hAnsi="Arial" w:cs="Arial"/>
          <w:sz w:val="20"/>
          <w:szCs w:val="20"/>
          <w:lang w:val="en-US"/>
        </w:rPr>
        <w:lastRenderedPageBreak/>
        <w:t>csi</w:t>
      </w:r>
      <w:proofErr w:type="spellEnd"/>
      <w:r w:rsidRPr="001747D4">
        <w:rPr>
          <w:rFonts w:ascii="Arial" w:hAnsi="Arial" w:cs="Arial"/>
          <w:sz w:val="20"/>
          <w:szCs w:val="20"/>
          <w:lang w:val="en-US"/>
        </w:rPr>
        <w:t>-</w:t>
      </w:r>
      <w:proofErr w:type="spellStart"/>
      <w:r w:rsidRPr="001747D4">
        <w:rPr>
          <w:rFonts w:ascii="Arial" w:hAnsi="Arial" w:cs="Arial"/>
          <w:sz w:val="20"/>
          <w:szCs w:val="20"/>
          <w:lang w:val="en-US"/>
        </w:rPr>
        <w:t>rs</w:t>
      </w:r>
      <w:proofErr w:type="spellEnd"/>
      <w:r w:rsidRPr="001747D4">
        <w:rPr>
          <w:rFonts w:ascii="Arial" w:hAnsi="Arial" w:cs="Arial"/>
          <w:sz w:val="20"/>
          <w:szCs w:val="20"/>
          <w:lang w:val="en-US"/>
        </w:rPr>
        <w:t>-</w:t>
      </w:r>
      <w:proofErr w:type="spellStart"/>
      <w:r w:rsidRPr="001747D4">
        <w:rPr>
          <w:rFonts w:ascii="Arial" w:hAnsi="Arial" w:cs="Arial"/>
          <w:sz w:val="20"/>
          <w:szCs w:val="20"/>
          <w:lang w:val="en-US"/>
        </w:rPr>
        <w:t>RecourceList</w:t>
      </w:r>
      <w:proofErr w:type="spellEnd"/>
      <w:r w:rsidRPr="001747D4">
        <w:rPr>
          <w:rFonts w:ascii="Arial" w:hAnsi="Arial" w:cs="Arial"/>
          <w:sz w:val="20"/>
          <w:szCs w:val="20"/>
          <w:lang w:val="en-US"/>
        </w:rPr>
        <w:t>-Mobility in CSI-RS-</w:t>
      </w:r>
      <w:proofErr w:type="spellStart"/>
      <w:r w:rsidRPr="001747D4">
        <w:rPr>
          <w:rFonts w:ascii="Arial" w:hAnsi="Arial" w:cs="Arial"/>
          <w:sz w:val="20"/>
          <w:szCs w:val="20"/>
          <w:lang w:val="en-US"/>
        </w:rPr>
        <w:t>CellMobility</w:t>
      </w:r>
      <w:proofErr w:type="spellEnd"/>
      <w:r w:rsidRPr="001747D4">
        <w:rPr>
          <w:rFonts w:ascii="Arial" w:hAnsi="Arial" w:cs="Arial"/>
          <w:sz w:val="20"/>
          <w:szCs w:val="20"/>
          <w:lang w:val="en-US"/>
        </w:rPr>
        <w:t xml:space="preserve"> IE, etc.</w:t>
      </w:r>
    </w:p>
    <w:p w14:paraId="0A321D11" w14:textId="77777777" w:rsidR="001747D4" w:rsidRDefault="001747D4" w:rsidP="0015000D">
      <w:pPr>
        <w:rPr>
          <w:rFonts w:ascii="Arial" w:hAnsi="Arial" w:cs="Arial"/>
          <w:lang w:val="en-US"/>
        </w:rPr>
      </w:pPr>
    </w:p>
    <w:p w14:paraId="443F9685" w14:textId="3C9A2145" w:rsidR="0015000D" w:rsidRPr="00526FF6" w:rsidRDefault="0015000D" w:rsidP="001747D4">
      <w:pPr>
        <w:rPr>
          <w:rFonts w:ascii="Arial" w:hAnsi="Arial" w:cs="Arial"/>
          <w:lang w:val="en-US"/>
        </w:rPr>
      </w:pPr>
      <w:r w:rsidRPr="00526FF6">
        <w:rPr>
          <w:rFonts w:ascii="Arial" w:hAnsi="Arial" w:cs="Arial"/>
          <w:lang w:val="en-US"/>
        </w:rPr>
        <w:t>In the measurements report, the UE could be configured to</w:t>
      </w:r>
      <w:r w:rsidR="001747D4" w:rsidRPr="00526FF6">
        <w:rPr>
          <w:rFonts w:ascii="Arial" w:hAnsi="Arial" w:cs="Arial"/>
          <w:lang w:val="en-US"/>
        </w:rPr>
        <w:t>:</w:t>
      </w:r>
    </w:p>
    <w:p w14:paraId="567E3E10" w14:textId="77777777" w:rsidR="0015000D" w:rsidRPr="00526FF6" w:rsidRDefault="0015000D" w:rsidP="001747D4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 w:rsidRPr="00526FF6">
        <w:rPr>
          <w:rFonts w:ascii="Arial" w:hAnsi="Arial" w:cs="Arial"/>
          <w:sz w:val="20"/>
          <w:szCs w:val="20"/>
          <w:lang w:val="en-US"/>
        </w:rPr>
        <w:t>Include beam measurements</w:t>
      </w:r>
    </w:p>
    <w:p w14:paraId="441FCC2C" w14:textId="77777777" w:rsidR="0015000D" w:rsidRPr="00526FF6" w:rsidRDefault="0015000D" w:rsidP="001747D4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 w:rsidRPr="00526FF6">
        <w:rPr>
          <w:rFonts w:ascii="Arial" w:hAnsi="Arial" w:cs="Arial"/>
          <w:sz w:val="20"/>
          <w:szCs w:val="20"/>
          <w:lang w:val="en-US"/>
        </w:rPr>
        <w:t xml:space="preserve">Report up to 8 </w:t>
      </w:r>
      <w:proofErr w:type="spellStart"/>
      <w:r w:rsidRPr="00526FF6">
        <w:rPr>
          <w:rFonts w:ascii="Arial" w:hAnsi="Arial" w:cs="Arial"/>
          <w:sz w:val="20"/>
          <w:szCs w:val="20"/>
          <w:lang w:val="en-US"/>
        </w:rPr>
        <w:t>neighbour</w:t>
      </w:r>
      <w:proofErr w:type="spellEnd"/>
      <w:r w:rsidRPr="00526FF6">
        <w:rPr>
          <w:rFonts w:ascii="Arial" w:hAnsi="Arial" w:cs="Arial"/>
          <w:sz w:val="20"/>
          <w:szCs w:val="20"/>
          <w:lang w:val="en-US"/>
        </w:rPr>
        <w:t xml:space="preserve"> cells</w:t>
      </w:r>
    </w:p>
    <w:p w14:paraId="12E87E17" w14:textId="77777777" w:rsidR="0015000D" w:rsidRPr="00526FF6" w:rsidRDefault="0015000D" w:rsidP="001747D4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 w:rsidRPr="00526FF6">
        <w:rPr>
          <w:rFonts w:ascii="Arial" w:hAnsi="Arial" w:cs="Arial"/>
          <w:sz w:val="20"/>
          <w:szCs w:val="20"/>
          <w:lang w:val="en-US"/>
        </w:rPr>
        <w:t>Report best neighbor cells per serving frequency (only applicable to event triggered)</w:t>
      </w:r>
    </w:p>
    <w:p w14:paraId="6308A459" w14:textId="77777777" w:rsidR="001747D4" w:rsidRPr="00526FF6" w:rsidRDefault="001747D4" w:rsidP="0015000D">
      <w:pPr>
        <w:rPr>
          <w:rFonts w:ascii="Arial" w:hAnsi="Arial" w:cs="Arial"/>
          <w:lang w:val="en-US"/>
        </w:rPr>
      </w:pPr>
    </w:p>
    <w:p w14:paraId="6F7DEF12" w14:textId="2273BA33" w:rsidR="00FF5247" w:rsidRPr="00526FF6" w:rsidRDefault="0015000D" w:rsidP="00571EB0">
      <w:pPr>
        <w:rPr>
          <w:rFonts w:ascii="Arial" w:hAnsi="Arial" w:cs="Arial"/>
          <w:lang w:val="en-US"/>
        </w:rPr>
      </w:pPr>
      <w:r w:rsidRPr="00526FF6">
        <w:rPr>
          <w:rFonts w:ascii="Arial" w:hAnsi="Arial" w:cs="Arial"/>
          <w:lang w:val="en-US"/>
        </w:rPr>
        <w:t xml:space="preserve">Based on </w:t>
      </w:r>
      <w:r w:rsidR="001747D4" w:rsidRPr="00526FF6">
        <w:rPr>
          <w:rFonts w:ascii="Arial" w:hAnsi="Arial" w:cs="Arial"/>
          <w:lang w:val="en-US"/>
        </w:rPr>
        <w:t>the R</w:t>
      </w:r>
      <w:r w:rsidRPr="00526FF6">
        <w:rPr>
          <w:rFonts w:ascii="Arial" w:hAnsi="Arial" w:cs="Arial"/>
          <w:lang w:val="en-US"/>
        </w:rPr>
        <w:t xml:space="preserve">el-15 configurable parameters for measurements and </w:t>
      </w:r>
      <w:r w:rsidR="001747D4" w:rsidRPr="00526FF6">
        <w:rPr>
          <w:rFonts w:ascii="Arial" w:hAnsi="Arial" w:cs="Arial"/>
          <w:lang w:val="en-US"/>
        </w:rPr>
        <w:t>reporting</w:t>
      </w:r>
      <w:r w:rsidRPr="00526FF6">
        <w:rPr>
          <w:rFonts w:ascii="Arial" w:hAnsi="Arial" w:cs="Arial"/>
          <w:lang w:val="en-US"/>
        </w:rPr>
        <w:t xml:space="preserve">, the network could already build up </w:t>
      </w:r>
      <w:r w:rsidR="001747D4" w:rsidRPr="00526FF6">
        <w:rPr>
          <w:rFonts w:ascii="Arial" w:hAnsi="Arial" w:cs="Arial"/>
          <w:lang w:val="en-US"/>
        </w:rPr>
        <w:t>statistics</w:t>
      </w:r>
      <w:r w:rsidRPr="00526FF6">
        <w:rPr>
          <w:rFonts w:ascii="Arial" w:hAnsi="Arial" w:cs="Arial"/>
          <w:lang w:val="en-US"/>
        </w:rPr>
        <w:t xml:space="preserve"> for efficient or optimized RRM measurements</w:t>
      </w:r>
      <w:r w:rsidR="006D3165" w:rsidRPr="00526FF6">
        <w:rPr>
          <w:rFonts w:ascii="Arial" w:hAnsi="Arial" w:cs="Arial"/>
          <w:lang w:val="en-US"/>
        </w:rPr>
        <w:t xml:space="preserve"> </w:t>
      </w:r>
      <w:r w:rsidR="001747D4" w:rsidRPr="00526FF6">
        <w:rPr>
          <w:rFonts w:ascii="Arial" w:hAnsi="Arial" w:cs="Arial"/>
          <w:lang w:val="en-US"/>
        </w:rPr>
        <w:t>in order to help the device reduce power consumption.</w:t>
      </w:r>
      <w:r w:rsidR="001A1981" w:rsidRPr="00526FF6">
        <w:rPr>
          <w:rFonts w:ascii="Arial" w:hAnsi="Arial" w:cs="Arial"/>
          <w:lang w:val="en-US"/>
        </w:rPr>
        <w:t xml:space="preserve"> However, the benefit is not expected to be particularly large; especially for stationary/slow-moving devices where relatively stable statistics could have already been derived based on network configurations and algorithms.</w:t>
      </w:r>
      <w:r w:rsidR="004B10D1" w:rsidRPr="00526FF6">
        <w:rPr>
          <w:rFonts w:ascii="Arial" w:hAnsi="Arial" w:cs="Arial"/>
          <w:lang w:val="en-US"/>
        </w:rPr>
        <w:t xml:space="preserve"> </w:t>
      </w:r>
      <w:r w:rsidR="00E045CC" w:rsidRPr="00526FF6">
        <w:rPr>
          <w:rFonts w:ascii="Arial" w:hAnsi="Arial" w:cs="Arial"/>
          <w:lang w:val="en-US"/>
        </w:rPr>
        <w:fldChar w:fldCharType="begin"/>
      </w:r>
      <w:r w:rsidR="00E045CC" w:rsidRPr="00526FF6">
        <w:rPr>
          <w:rFonts w:ascii="Arial" w:hAnsi="Arial" w:cs="Arial"/>
          <w:lang w:val="en-US"/>
        </w:rPr>
        <w:instrText xml:space="preserve"> REF _Ref61454499 \r \h </w:instrText>
      </w:r>
      <w:r w:rsidR="00526FF6" w:rsidRPr="00526FF6">
        <w:rPr>
          <w:rFonts w:ascii="Arial" w:hAnsi="Arial" w:cs="Arial"/>
          <w:lang w:val="en-US"/>
        </w:rPr>
        <w:instrText xml:space="preserve"> \* MERGEFORMAT </w:instrText>
      </w:r>
      <w:r w:rsidR="00E045CC" w:rsidRPr="00526FF6">
        <w:rPr>
          <w:rFonts w:ascii="Arial" w:hAnsi="Arial" w:cs="Arial"/>
          <w:lang w:val="en-US"/>
        </w:rPr>
      </w:r>
      <w:r w:rsidR="00E045CC" w:rsidRPr="00526FF6">
        <w:rPr>
          <w:rFonts w:ascii="Arial" w:hAnsi="Arial" w:cs="Arial"/>
          <w:lang w:val="en-US"/>
        </w:rPr>
        <w:fldChar w:fldCharType="separate"/>
      </w:r>
      <w:r w:rsidR="00E045CC" w:rsidRPr="00526FF6">
        <w:rPr>
          <w:rFonts w:ascii="Arial" w:hAnsi="Arial" w:cs="Arial"/>
          <w:lang w:val="en-US"/>
        </w:rPr>
        <w:t>[8]</w:t>
      </w:r>
      <w:r w:rsidR="00E045CC" w:rsidRPr="00526FF6">
        <w:rPr>
          <w:rFonts w:ascii="Arial" w:hAnsi="Arial" w:cs="Arial"/>
          <w:lang w:val="en-US"/>
        </w:rPr>
        <w:fldChar w:fldCharType="end"/>
      </w:r>
    </w:p>
    <w:p w14:paraId="670B3D1B" w14:textId="407BA568" w:rsidR="0015000D" w:rsidRDefault="003923DA" w:rsidP="008578B6">
      <w:pPr>
        <w:pStyle w:val="Observation"/>
        <w:ind w:left="1701" w:hanging="1701"/>
        <w:rPr>
          <w:lang w:val="en-US"/>
        </w:rPr>
      </w:pPr>
      <w:bookmarkStart w:id="15" w:name="_Toc61563043"/>
      <w:r>
        <w:rPr>
          <w:lang w:val="en-US"/>
        </w:rPr>
        <w:t xml:space="preserve">Some </w:t>
      </w:r>
      <w:r w:rsidR="001A38AC">
        <w:rPr>
          <w:lang w:val="en-US"/>
        </w:rPr>
        <w:t xml:space="preserve">possibilities to </w:t>
      </w:r>
      <w:r w:rsidR="009B4CF0">
        <w:rPr>
          <w:lang w:val="en-US"/>
        </w:rPr>
        <w:t>configure RRM measurements in RRC_CONNECTED already exist</w:t>
      </w:r>
      <w:r w:rsidR="00786BBC">
        <w:rPr>
          <w:lang w:val="en-US"/>
        </w:rPr>
        <w:t xml:space="preserve"> in </w:t>
      </w:r>
      <w:r w:rsidR="00DB6639">
        <w:rPr>
          <w:lang w:val="en-US"/>
        </w:rPr>
        <w:t>NR from Rel-15</w:t>
      </w:r>
      <w:r w:rsidR="004B10D1">
        <w:rPr>
          <w:lang w:val="en-US"/>
        </w:rPr>
        <w:t>.</w:t>
      </w:r>
      <w:bookmarkEnd w:id="15"/>
      <w:r w:rsidR="0015000D">
        <w:rPr>
          <w:lang w:val="en-US"/>
        </w:rPr>
        <w:t xml:space="preserve"> </w:t>
      </w:r>
    </w:p>
    <w:p w14:paraId="1F7EF429" w14:textId="24CBDDA9" w:rsidR="008F43C7" w:rsidRPr="0015000D" w:rsidRDefault="008F43C7" w:rsidP="008578B6">
      <w:pPr>
        <w:pStyle w:val="Observation"/>
        <w:ind w:left="1701" w:hanging="1701"/>
        <w:rPr>
          <w:lang w:val="en-US"/>
        </w:rPr>
      </w:pPr>
      <w:bookmarkStart w:id="16" w:name="_Toc61563044"/>
      <w:r>
        <w:rPr>
          <w:lang w:val="en-US"/>
        </w:rPr>
        <w:t>The network could</w:t>
      </w:r>
      <w:r w:rsidR="00DB6639">
        <w:rPr>
          <w:lang w:val="en-US"/>
        </w:rPr>
        <w:t>,</w:t>
      </w:r>
      <w:r w:rsidRPr="008F43C7">
        <w:rPr>
          <w:lang w:val="en-US"/>
        </w:rPr>
        <w:t xml:space="preserve"> based on measurement report</w:t>
      </w:r>
      <w:r w:rsidR="008A6A2A">
        <w:rPr>
          <w:lang w:val="en-US"/>
        </w:rPr>
        <w:t>s</w:t>
      </w:r>
      <w:r w:rsidR="00DB6639">
        <w:rPr>
          <w:lang w:val="en-US"/>
        </w:rPr>
        <w:t>,</w:t>
      </w:r>
      <w:r w:rsidRPr="008F43C7">
        <w:rPr>
          <w:lang w:val="en-US"/>
        </w:rPr>
        <w:t xml:space="preserve"> trigger or configure </w:t>
      </w:r>
      <w:r w:rsidR="008A6A2A">
        <w:rPr>
          <w:lang w:val="en-US"/>
        </w:rPr>
        <w:t xml:space="preserve">a </w:t>
      </w:r>
      <w:r w:rsidRPr="008F43C7">
        <w:rPr>
          <w:lang w:val="en-US"/>
        </w:rPr>
        <w:t xml:space="preserve">UE in RRC_CONNECTED for </w:t>
      </w:r>
      <w:r w:rsidR="008A6A2A">
        <w:rPr>
          <w:lang w:val="en-US"/>
        </w:rPr>
        <w:t xml:space="preserve">RRM measurement </w:t>
      </w:r>
      <w:r w:rsidRPr="008F43C7">
        <w:rPr>
          <w:lang w:val="en-US"/>
        </w:rPr>
        <w:t>relaxation</w:t>
      </w:r>
      <w:r w:rsidR="008A6A2A">
        <w:rPr>
          <w:lang w:val="en-US"/>
        </w:rPr>
        <w:t>.</w:t>
      </w:r>
      <w:bookmarkEnd w:id="16"/>
    </w:p>
    <w:p w14:paraId="2C9DCDA3" w14:textId="7B951219" w:rsidR="0015000D" w:rsidRDefault="004F1739" w:rsidP="001500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15000D" w:rsidRPr="0015000D">
        <w:rPr>
          <w:rFonts w:ascii="Arial" w:hAnsi="Arial" w:cs="Arial"/>
          <w:lang w:val="en-US"/>
        </w:rPr>
        <w:t xml:space="preserve">ast switching to </w:t>
      </w:r>
      <w:r w:rsidR="007A7D21">
        <w:rPr>
          <w:rFonts w:ascii="Arial" w:hAnsi="Arial" w:cs="Arial"/>
          <w:lang w:val="en-US"/>
        </w:rPr>
        <w:t xml:space="preserve">a </w:t>
      </w:r>
      <w:r w:rsidR="0015000D" w:rsidRPr="0015000D">
        <w:rPr>
          <w:rFonts w:ascii="Arial" w:hAnsi="Arial" w:cs="Arial"/>
          <w:lang w:val="en-US"/>
        </w:rPr>
        <w:t>power saving mode</w:t>
      </w:r>
      <w:r w:rsidR="00CF4844">
        <w:rPr>
          <w:rFonts w:ascii="Arial" w:hAnsi="Arial" w:cs="Arial"/>
          <w:lang w:val="en-US"/>
        </w:rPr>
        <w:t xml:space="preserve">, </w:t>
      </w:r>
      <w:proofErr w:type="gramStart"/>
      <w:r w:rsidR="00CF4844">
        <w:rPr>
          <w:rFonts w:ascii="Arial" w:hAnsi="Arial" w:cs="Arial"/>
          <w:lang w:val="en-US"/>
        </w:rPr>
        <w:t>e.g.</w:t>
      </w:r>
      <w:proofErr w:type="gramEnd"/>
      <w:r w:rsidR="00CF4844">
        <w:rPr>
          <w:rFonts w:ascii="Arial" w:hAnsi="Arial" w:cs="Arial"/>
          <w:lang w:val="en-US"/>
        </w:rPr>
        <w:t xml:space="preserve"> RRC_INACTIVE,</w:t>
      </w:r>
      <w:r w:rsidR="0015000D" w:rsidRPr="0015000D">
        <w:rPr>
          <w:rFonts w:ascii="Arial" w:hAnsi="Arial" w:cs="Arial"/>
          <w:lang w:val="en-US"/>
        </w:rPr>
        <w:t xml:space="preserve"> </w:t>
      </w:r>
      <w:r w:rsidR="00CF4844">
        <w:rPr>
          <w:rFonts w:ascii="Arial" w:hAnsi="Arial" w:cs="Arial"/>
          <w:lang w:val="en-US"/>
        </w:rPr>
        <w:t xml:space="preserve">after the transmission </w:t>
      </w:r>
      <w:r w:rsidR="0015000D" w:rsidRPr="0015000D">
        <w:rPr>
          <w:rFonts w:ascii="Arial" w:hAnsi="Arial" w:cs="Arial"/>
          <w:lang w:val="en-US"/>
        </w:rPr>
        <w:t xml:space="preserve">would </w:t>
      </w:r>
      <w:r w:rsidR="00CF4844" w:rsidRPr="0015000D">
        <w:rPr>
          <w:rFonts w:ascii="Arial" w:hAnsi="Arial" w:cs="Arial"/>
          <w:lang w:val="en-US"/>
        </w:rPr>
        <w:t>eventually</w:t>
      </w:r>
      <w:r w:rsidR="0015000D" w:rsidRPr="0015000D">
        <w:rPr>
          <w:rFonts w:ascii="Arial" w:hAnsi="Arial" w:cs="Arial"/>
          <w:lang w:val="en-US"/>
        </w:rPr>
        <w:t xml:space="preserve"> lead to comparable power saving </w:t>
      </w:r>
      <w:r w:rsidR="00CF73E0">
        <w:rPr>
          <w:rFonts w:ascii="Arial" w:hAnsi="Arial" w:cs="Arial"/>
          <w:lang w:val="en-US"/>
        </w:rPr>
        <w:t>for the device</w:t>
      </w:r>
      <w:r w:rsidR="000229DC">
        <w:rPr>
          <w:rFonts w:ascii="Arial" w:hAnsi="Arial" w:cs="Arial"/>
          <w:lang w:val="en-US"/>
        </w:rPr>
        <w:t xml:space="preserve"> and </w:t>
      </w:r>
      <w:r w:rsidR="00F53E4D">
        <w:rPr>
          <w:rFonts w:ascii="Arial" w:hAnsi="Arial" w:cs="Arial"/>
          <w:lang w:val="en-US"/>
        </w:rPr>
        <w:t xml:space="preserve">a RRC_CONNECTED device relying on RRM </w:t>
      </w:r>
      <w:r w:rsidR="00F56201">
        <w:rPr>
          <w:rFonts w:ascii="Arial" w:hAnsi="Arial" w:cs="Arial"/>
          <w:lang w:val="en-US"/>
        </w:rPr>
        <w:t>relaxation</w:t>
      </w:r>
      <w:r w:rsidR="0015000D" w:rsidRPr="0015000D">
        <w:rPr>
          <w:rFonts w:ascii="Arial" w:hAnsi="Arial" w:cs="Arial"/>
          <w:lang w:val="en-US"/>
        </w:rPr>
        <w:t>.</w:t>
      </w:r>
    </w:p>
    <w:p w14:paraId="71D6E784" w14:textId="2F24BD8B" w:rsidR="0015000D" w:rsidRDefault="0015000D" w:rsidP="0015000D">
      <w:pPr>
        <w:rPr>
          <w:rFonts w:ascii="Arial" w:hAnsi="Arial" w:cs="Arial"/>
          <w:lang w:val="en-US"/>
        </w:rPr>
      </w:pPr>
      <w:r w:rsidRPr="0015000D">
        <w:rPr>
          <w:rFonts w:ascii="Arial" w:hAnsi="Arial" w:cs="Arial"/>
          <w:lang w:val="en-US"/>
        </w:rPr>
        <w:t xml:space="preserve">It should be noted that in </w:t>
      </w:r>
      <w:r>
        <w:rPr>
          <w:rFonts w:ascii="Arial" w:hAnsi="Arial" w:cs="Arial"/>
          <w:lang w:val="en-US"/>
        </w:rPr>
        <w:t>NR R</w:t>
      </w:r>
      <w:r w:rsidRPr="0015000D">
        <w:rPr>
          <w:rFonts w:ascii="Arial" w:hAnsi="Arial" w:cs="Arial"/>
          <w:lang w:val="en-US"/>
        </w:rPr>
        <w:t>el-16, WUS is introduced for RRC_CONNECTED and other additional P</w:t>
      </w:r>
      <w:r>
        <w:rPr>
          <w:rFonts w:ascii="Arial" w:hAnsi="Arial" w:cs="Arial"/>
          <w:lang w:val="en-US"/>
        </w:rPr>
        <w:t xml:space="preserve">ower </w:t>
      </w:r>
      <w:r w:rsidRPr="0015000D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aving</w:t>
      </w:r>
      <w:r w:rsidRPr="0015000D">
        <w:rPr>
          <w:rFonts w:ascii="Arial" w:hAnsi="Arial" w:cs="Arial"/>
          <w:lang w:val="en-US"/>
        </w:rPr>
        <w:t xml:space="preserve"> enhancements are being discussed </w:t>
      </w:r>
      <w:r w:rsidR="00933E62">
        <w:rPr>
          <w:rFonts w:ascii="Arial" w:hAnsi="Arial" w:cs="Arial"/>
          <w:lang w:val="en-US"/>
        </w:rPr>
        <w:t>in the</w:t>
      </w:r>
      <w:r w:rsidRPr="0015000D">
        <w:rPr>
          <w:rFonts w:ascii="Arial" w:hAnsi="Arial" w:cs="Arial"/>
          <w:lang w:val="en-US"/>
        </w:rPr>
        <w:t xml:space="preserve"> ongoing in </w:t>
      </w:r>
      <w:r w:rsidR="0034517A">
        <w:rPr>
          <w:rFonts w:ascii="Arial" w:hAnsi="Arial" w:cs="Arial"/>
          <w:lang w:val="en-US"/>
        </w:rPr>
        <w:t>R</w:t>
      </w:r>
      <w:r w:rsidR="0034517A" w:rsidRPr="0015000D">
        <w:rPr>
          <w:rFonts w:ascii="Arial" w:hAnsi="Arial" w:cs="Arial"/>
          <w:lang w:val="en-US"/>
        </w:rPr>
        <w:t>el</w:t>
      </w:r>
      <w:r w:rsidRPr="0015000D">
        <w:rPr>
          <w:rFonts w:ascii="Arial" w:hAnsi="Arial" w:cs="Arial"/>
          <w:lang w:val="en-US"/>
        </w:rPr>
        <w:t>-17 PS WI</w:t>
      </w:r>
      <w:r w:rsidR="007C5A6B">
        <w:rPr>
          <w:rFonts w:ascii="Arial" w:hAnsi="Arial" w:cs="Arial"/>
          <w:lang w:val="en-US"/>
        </w:rPr>
        <w:t>.</w:t>
      </w:r>
    </w:p>
    <w:p w14:paraId="4D18942A" w14:textId="0744B62F" w:rsidR="008F01C8" w:rsidRPr="004B4393" w:rsidRDefault="00550026" w:rsidP="0015000D">
      <w:pPr>
        <w:pStyle w:val="Observation"/>
        <w:ind w:left="1701" w:hanging="1701"/>
        <w:rPr>
          <w:lang w:val="en-US"/>
        </w:rPr>
      </w:pPr>
      <w:bookmarkStart w:id="17" w:name="_Toc61563045"/>
      <w:r>
        <w:rPr>
          <w:lang w:val="en-US"/>
        </w:rPr>
        <w:t>The gain f</w:t>
      </w:r>
      <w:r w:rsidR="003771E8">
        <w:rPr>
          <w:lang w:val="en-US"/>
        </w:rPr>
        <w:t>or the UE to</w:t>
      </w:r>
      <w:r>
        <w:rPr>
          <w:lang w:val="en-US"/>
        </w:rPr>
        <w:t xml:space="preserve"> quickly </w:t>
      </w:r>
      <w:r w:rsidR="003771E8">
        <w:rPr>
          <w:lang w:val="en-US"/>
        </w:rPr>
        <w:t xml:space="preserve">after a transmission </w:t>
      </w:r>
      <w:proofErr w:type="gramStart"/>
      <w:r w:rsidR="004B4393">
        <w:rPr>
          <w:lang w:val="en-US"/>
        </w:rPr>
        <w:t>move</w:t>
      </w:r>
      <w:proofErr w:type="gramEnd"/>
      <w:r>
        <w:rPr>
          <w:lang w:val="en-US"/>
        </w:rPr>
        <w:t xml:space="preserve"> to a power saving state is probably larger </w:t>
      </w:r>
      <w:r w:rsidR="004B4393">
        <w:rPr>
          <w:lang w:val="en-US"/>
        </w:rPr>
        <w:t>than gains from RRM relaxation in RRC_CONNECTED.</w:t>
      </w:r>
      <w:bookmarkEnd w:id="17"/>
    </w:p>
    <w:p w14:paraId="56F0D4E1" w14:textId="6D7260B6" w:rsidR="007C5A6B" w:rsidRDefault="00E51FC7" w:rsidP="00CE0424">
      <w:pPr>
        <w:pStyle w:val="Heading1"/>
      </w:pPr>
      <w:bookmarkStart w:id="18" w:name="_Ref189046994"/>
      <w:r>
        <w:t>3</w:t>
      </w:r>
      <w:r>
        <w:tab/>
      </w:r>
      <w:r w:rsidR="00572215">
        <w:t>Conclusions/</w:t>
      </w:r>
      <w:r w:rsidR="00E8360A">
        <w:t>Recommen</w:t>
      </w:r>
      <w:r w:rsidR="00FC458F">
        <w:t>d</w:t>
      </w:r>
      <w:r w:rsidR="00E8360A">
        <w:t>ations</w:t>
      </w:r>
    </w:p>
    <w:p w14:paraId="1C4E5EFF" w14:textId="194FC8BE" w:rsidR="00C36F51" w:rsidRPr="009F2F1C" w:rsidRDefault="00284714" w:rsidP="003468A9">
      <w:pPr>
        <w:pStyle w:val="CommentText"/>
        <w:rPr>
          <w:rFonts w:ascii="Arial" w:hAnsi="Arial" w:cs="Arial"/>
        </w:rPr>
      </w:pPr>
      <w:r>
        <w:rPr>
          <w:rFonts w:ascii="Arial" w:hAnsi="Arial" w:cs="Arial"/>
        </w:rPr>
        <w:t>In this contribution we evaluate a few of the proposals from the SI</w:t>
      </w:r>
      <w:r w:rsidR="004E18CB">
        <w:rPr>
          <w:rFonts w:ascii="Arial" w:hAnsi="Arial" w:cs="Arial"/>
        </w:rPr>
        <w:t xml:space="preserve"> and outline </w:t>
      </w:r>
      <w:r w:rsidR="00A27741">
        <w:rPr>
          <w:rFonts w:ascii="Arial" w:hAnsi="Arial" w:cs="Arial"/>
        </w:rPr>
        <w:t>possible</w:t>
      </w:r>
      <w:r w:rsidR="004E18CB">
        <w:rPr>
          <w:rFonts w:ascii="Arial" w:hAnsi="Arial" w:cs="Arial"/>
        </w:rPr>
        <w:t xml:space="preserve"> drawbacks. This contribution does not provide a </w:t>
      </w:r>
      <w:r w:rsidR="00E76362">
        <w:rPr>
          <w:rFonts w:ascii="Arial" w:hAnsi="Arial" w:cs="Arial"/>
        </w:rPr>
        <w:t xml:space="preserve">complete </w:t>
      </w:r>
      <w:r w:rsidR="00CE35B4">
        <w:rPr>
          <w:rFonts w:ascii="Arial" w:hAnsi="Arial" w:cs="Arial"/>
        </w:rPr>
        <w:t>analysis</w:t>
      </w:r>
      <w:r w:rsidR="00E76362">
        <w:rPr>
          <w:rFonts w:ascii="Arial" w:hAnsi="Arial" w:cs="Arial"/>
        </w:rPr>
        <w:t xml:space="preserve"> of all proposals but </w:t>
      </w:r>
      <w:r w:rsidR="00AC3772">
        <w:rPr>
          <w:rFonts w:ascii="Arial" w:hAnsi="Arial" w:cs="Arial"/>
        </w:rPr>
        <w:t xml:space="preserve">instead presents some potential </w:t>
      </w:r>
      <w:r w:rsidR="00CE35B4">
        <w:rPr>
          <w:rFonts w:ascii="Arial" w:hAnsi="Arial" w:cs="Arial"/>
        </w:rPr>
        <w:t xml:space="preserve">hurdles. </w:t>
      </w:r>
      <w:r w:rsidR="003468A9" w:rsidRPr="007757F2">
        <w:rPr>
          <w:rFonts w:ascii="Arial" w:hAnsi="Arial" w:cs="Arial"/>
        </w:rPr>
        <w:t xml:space="preserve">Given that not all proposed methods </w:t>
      </w:r>
      <w:r w:rsidR="00725814">
        <w:rPr>
          <w:rFonts w:ascii="Arial" w:hAnsi="Arial" w:cs="Arial"/>
        </w:rPr>
        <w:t xml:space="preserve">in </w:t>
      </w:r>
      <w:r w:rsidR="003468A9" w:rsidRPr="007757F2">
        <w:rPr>
          <w:rFonts w:ascii="Arial" w:hAnsi="Arial" w:cs="Arial"/>
        </w:rPr>
        <w:t>have been thoroughly evaluated</w:t>
      </w:r>
      <w:r w:rsidR="00422141">
        <w:rPr>
          <w:rFonts w:ascii="Arial" w:hAnsi="Arial" w:cs="Arial"/>
        </w:rPr>
        <w:t xml:space="preserve"> during the SI</w:t>
      </w:r>
      <w:r w:rsidR="003468A9">
        <w:rPr>
          <w:rFonts w:ascii="Arial" w:hAnsi="Arial" w:cs="Arial"/>
        </w:rPr>
        <w:t>,</w:t>
      </w:r>
      <w:r w:rsidR="003468A9" w:rsidRPr="007757F2">
        <w:rPr>
          <w:rFonts w:ascii="Arial" w:hAnsi="Arial" w:cs="Arial"/>
        </w:rPr>
        <w:t xml:space="preserve"> </w:t>
      </w:r>
      <w:r w:rsidR="006800C1">
        <w:rPr>
          <w:rFonts w:ascii="Arial" w:hAnsi="Arial" w:cs="Arial"/>
        </w:rPr>
        <w:t>this</w:t>
      </w:r>
      <w:r w:rsidR="00422141">
        <w:rPr>
          <w:rFonts w:ascii="Arial" w:hAnsi="Arial" w:cs="Arial"/>
        </w:rPr>
        <w:t xml:space="preserve"> may complicate </w:t>
      </w:r>
      <w:r w:rsidR="00330F89">
        <w:rPr>
          <w:rFonts w:ascii="Arial" w:hAnsi="Arial" w:cs="Arial"/>
        </w:rPr>
        <w:t xml:space="preserve">deciding the </w:t>
      </w:r>
      <w:r w:rsidR="00B13FE2">
        <w:rPr>
          <w:rFonts w:ascii="Arial" w:hAnsi="Arial" w:cs="Arial"/>
        </w:rPr>
        <w:t>best way forward to</w:t>
      </w:r>
      <w:r w:rsidR="00330F89">
        <w:rPr>
          <w:rFonts w:ascii="Arial" w:hAnsi="Arial" w:cs="Arial"/>
        </w:rPr>
        <w:t xml:space="preserve"> achieve </w:t>
      </w:r>
      <w:r w:rsidR="00BB6657">
        <w:rPr>
          <w:rFonts w:ascii="Arial" w:hAnsi="Arial" w:cs="Arial"/>
        </w:rPr>
        <w:t xml:space="preserve">good enough power consumption (from RRM </w:t>
      </w:r>
      <w:r w:rsidR="001E4EF8">
        <w:rPr>
          <w:rFonts w:ascii="Arial" w:hAnsi="Arial" w:cs="Arial"/>
        </w:rPr>
        <w:t>relaxation</w:t>
      </w:r>
      <w:r w:rsidR="00BB6657">
        <w:rPr>
          <w:rFonts w:ascii="Arial" w:hAnsi="Arial" w:cs="Arial"/>
        </w:rPr>
        <w:t>)</w:t>
      </w:r>
      <w:r w:rsidR="003468A9" w:rsidRPr="007757F2">
        <w:rPr>
          <w:rFonts w:ascii="Arial" w:hAnsi="Arial" w:cs="Arial"/>
        </w:rPr>
        <w:t>.</w:t>
      </w:r>
      <w:r w:rsidR="00BB6657">
        <w:rPr>
          <w:rFonts w:ascii="Arial" w:hAnsi="Arial" w:cs="Arial"/>
        </w:rPr>
        <w:t xml:space="preserve"> </w:t>
      </w:r>
      <w:r w:rsidR="00D57F12">
        <w:rPr>
          <w:rFonts w:ascii="Arial" w:hAnsi="Arial" w:cs="Arial"/>
        </w:rPr>
        <w:t xml:space="preserve">For </w:t>
      </w:r>
      <w:r w:rsidR="00B33B3C">
        <w:rPr>
          <w:rFonts w:ascii="Arial" w:hAnsi="Arial" w:cs="Arial"/>
        </w:rPr>
        <w:t xml:space="preserve">potential studies of </w:t>
      </w:r>
      <w:r w:rsidR="00241D5C">
        <w:rPr>
          <w:rFonts w:ascii="Arial" w:hAnsi="Arial" w:cs="Arial"/>
        </w:rPr>
        <w:t>features</w:t>
      </w:r>
      <w:r w:rsidR="00B33B3C">
        <w:rPr>
          <w:rFonts w:ascii="Arial" w:hAnsi="Arial" w:cs="Arial"/>
        </w:rPr>
        <w:t xml:space="preserve"> in </w:t>
      </w:r>
      <w:r w:rsidR="00D57F12">
        <w:rPr>
          <w:rFonts w:ascii="Arial" w:hAnsi="Arial" w:cs="Arial"/>
        </w:rPr>
        <w:t xml:space="preserve">the WI </w:t>
      </w:r>
      <w:r w:rsidR="00B33B3C">
        <w:rPr>
          <w:rFonts w:ascii="Arial" w:hAnsi="Arial" w:cs="Arial"/>
        </w:rPr>
        <w:t>the following</w:t>
      </w:r>
      <w:r w:rsidR="00C81918">
        <w:rPr>
          <w:rFonts w:ascii="Arial" w:hAnsi="Arial" w:cs="Arial"/>
        </w:rPr>
        <w:t xml:space="preserve"> </w:t>
      </w:r>
      <w:r w:rsidR="00430AB2">
        <w:rPr>
          <w:rFonts w:ascii="Arial" w:hAnsi="Arial" w:cs="Arial"/>
        </w:rPr>
        <w:t>issues</w:t>
      </w:r>
      <w:r w:rsidR="000F08C3">
        <w:rPr>
          <w:rFonts w:ascii="Arial" w:hAnsi="Arial" w:cs="Arial"/>
        </w:rPr>
        <w:t xml:space="preserve"> can be good to begin with</w:t>
      </w:r>
      <w:r w:rsidR="00430AB2">
        <w:rPr>
          <w:rFonts w:ascii="Arial" w:hAnsi="Arial" w:cs="Arial"/>
        </w:rPr>
        <w:t>.</w:t>
      </w:r>
    </w:p>
    <w:p w14:paraId="60CEE659" w14:textId="05A85767" w:rsidR="00C54196" w:rsidRPr="00AA343E" w:rsidRDefault="00200F0E" w:rsidP="00C36F51">
      <w:pPr>
        <w:pStyle w:val="CommentTex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Gain vs complexity</w:t>
      </w:r>
    </w:p>
    <w:p w14:paraId="7F4F33F3" w14:textId="58A85C9D" w:rsidR="00C36F51" w:rsidRDefault="00300BDF" w:rsidP="00C36F51">
      <w:pPr>
        <w:pStyle w:val="CommentText"/>
        <w:rPr>
          <w:rFonts w:ascii="Arial" w:hAnsi="Arial" w:cs="Arial"/>
        </w:rPr>
      </w:pPr>
      <w:r>
        <w:rPr>
          <w:rFonts w:ascii="Arial" w:hAnsi="Arial" w:cs="Arial"/>
        </w:rPr>
        <w:t xml:space="preserve">There have been proposals </w:t>
      </w:r>
      <w:r w:rsidR="000176A6">
        <w:rPr>
          <w:rFonts w:ascii="Arial" w:hAnsi="Arial" w:cs="Arial"/>
        </w:rPr>
        <w:t xml:space="preserve">suggesting that </w:t>
      </w:r>
      <w:r w:rsidR="000D2B6A">
        <w:rPr>
          <w:rFonts w:ascii="Arial" w:hAnsi="Arial" w:cs="Arial"/>
        </w:rPr>
        <w:t xml:space="preserve">additional levels of mobility are added, </w:t>
      </w:r>
      <w:proofErr w:type="gramStart"/>
      <w:r w:rsidR="000D2B6A">
        <w:rPr>
          <w:rFonts w:ascii="Arial" w:hAnsi="Arial" w:cs="Arial"/>
        </w:rPr>
        <w:t>e.g.</w:t>
      </w:r>
      <w:proofErr w:type="gramEnd"/>
      <w:r w:rsidR="000D2B6A">
        <w:rPr>
          <w:rFonts w:ascii="Arial" w:hAnsi="Arial" w:cs="Arial"/>
        </w:rPr>
        <w:t xml:space="preserve"> </w:t>
      </w:r>
      <w:r w:rsidR="00F96621">
        <w:rPr>
          <w:rFonts w:ascii="Arial" w:hAnsi="Arial" w:cs="Arial"/>
        </w:rPr>
        <w:t>low mobility as defined in 38.304 is subdivided into fixed and</w:t>
      </w:r>
      <w:r w:rsidR="000176A6">
        <w:rPr>
          <w:rFonts w:ascii="Arial" w:hAnsi="Arial" w:cs="Arial"/>
        </w:rPr>
        <w:t xml:space="preserve"> </w:t>
      </w:r>
      <w:r w:rsidR="00F96621">
        <w:rPr>
          <w:rFonts w:ascii="Arial" w:hAnsi="Arial" w:cs="Arial"/>
        </w:rPr>
        <w:t>low mob</w:t>
      </w:r>
      <w:r w:rsidR="00C93438">
        <w:rPr>
          <w:rFonts w:ascii="Arial" w:hAnsi="Arial" w:cs="Arial"/>
        </w:rPr>
        <w:t xml:space="preserve">ility. </w:t>
      </w:r>
      <w:r w:rsidR="00151859">
        <w:rPr>
          <w:rFonts w:ascii="Arial" w:hAnsi="Arial" w:cs="Arial"/>
        </w:rPr>
        <w:t xml:space="preserve">We propose that </w:t>
      </w:r>
      <w:r w:rsidR="00DA3149">
        <w:rPr>
          <w:rFonts w:ascii="Arial" w:hAnsi="Arial" w:cs="Arial"/>
        </w:rPr>
        <w:t>these kinds of changes</w:t>
      </w:r>
      <w:r w:rsidR="00A03F6E">
        <w:rPr>
          <w:rFonts w:ascii="Arial" w:hAnsi="Arial" w:cs="Arial"/>
        </w:rPr>
        <w:t xml:space="preserve"> are </w:t>
      </w:r>
      <w:r w:rsidR="002775EB">
        <w:rPr>
          <w:rFonts w:ascii="Arial" w:hAnsi="Arial" w:cs="Arial"/>
        </w:rPr>
        <w:t>evaluated</w:t>
      </w:r>
      <w:r w:rsidR="00A03F6E">
        <w:rPr>
          <w:rFonts w:ascii="Arial" w:hAnsi="Arial" w:cs="Arial"/>
        </w:rPr>
        <w:t xml:space="preserve"> </w:t>
      </w:r>
      <w:r w:rsidR="00DA3149">
        <w:rPr>
          <w:rFonts w:ascii="Arial" w:hAnsi="Arial" w:cs="Arial"/>
        </w:rPr>
        <w:t>taking</w:t>
      </w:r>
      <w:r w:rsidR="00A03F6E">
        <w:rPr>
          <w:rFonts w:ascii="Arial" w:hAnsi="Arial" w:cs="Arial"/>
        </w:rPr>
        <w:t xml:space="preserve"> g</w:t>
      </w:r>
      <w:r w:rsidR="00C36F51" w:rsidRPr="00C36F51">
        <w:rPr>
          <w:rFonts w:ascii="Arial" w:hAnsi="Arial" w:cs="Arial"/>
        </w:rPr>
        <w:t>ain vs complexity</w:t>
      </w:r>
      <w:r w:rsidR="00DA3149">
        <w:rPr>
          <w:rFonts w:ascii="Arial" w:hAnsi="Arial" w:cs="Arial"/>
        </w:rPr>
        <w:t xml:space="preserve"> into account</w:t>
      </w:r>
      <w:r w:rsidR="004E0CE8">
        <w:rPr>
          <w:rFonts w:ascii="Arial" w:hAnsi="Arial" w:cs="Arial"/>
        </w:rPr>
        <w:t xml:space="preserve">. After all, one </w:t>
      </w:r>
      <w:r w:rsidR="002270E9">
        <w:rPr>
          <w:rFonts w:ascii="Arial" w:hAnsi="Arial" w:cs="Arial"/>
        </w:rPr>
        <w:t>main o</w:t>
      </w:r>
      <w:r w:rsidR="0053681E">
        <w:rPr>
          <w:rFonts w:ascii="Arial" w:hAnsi="Arial" w:cs="Arial"/>
        </w:rPr>
        <w:t xml:space="preserve">bjective of </w:t>
      </w:r>
      <w:r w:rsidR="00D45BDE">
        <w:rPr>
          <w:rFonts w:ascii="Arial" w:hAnsi="Arial" w:cs="Arial"/>
        </w:rPr>
        <w:t>the SI is the design of a reduced complexity device</w:t>
      </w:r>
      <w:r w:rsidR="00C36F51" w:rsidRPr="00C36F51">
        <w:rPr>
          <w:rFonts w:ascii="Arial" w:hAnsi="Arial" w:cs="Arial"/>
        </w:rPr>
        <w:t xml:space="preserve">. </w:t>
      </w:r>
    </w:p>
    <w:p w14:paraId="1C88F77A" w14:textId="1887C2F2" w:rsidR="00C36F51" w:rsidRPr="00C36F51" w:rsidRDefault="00AA343E" w:rsidP="00C36F51">
      <w:pPr>
        <w:pStyle w:val="CommentText"/>
        <w:rPr>
          <w:rFonts w:ascii="Arial" w:hAnsi="Arial" w:cs="Arial"/>
        </w:rPr>
      </w:pPr>
      <w:r>
        <w:rPr>
          <w:rFonts w:ascii="Arial" w:hAnsi="Arial" w:cs="Arial"/>
        </w:rPr>
        <w:t>For example, o</w:t>
      </w:r>
      <w:r w:rsidR="00F84226">
        <w:rPr>
          <w:rFonts w:ascii="Arial" w:hAnsi="Arial" w:cs="Arial"/>
        </w:rPr>
        <w:t xml:space="preserve">ne issue with </w:t>
      </w:r>
      <w:r>
        <w:rPr>
          <w:rFonts w:ascii="Arial" w:hAnsi="Arial" w:cs="Arial"/>
        </w:rPr>
        <w:t>when determining mobility level is the</w:t>
      </w:r>
      <w:r w:rsidR="00FC7642">
        <w:rPr>
          <w:rFonts w:ascii="Arial" w:hAnsi="Arial" w:cs="Arial"/>
        </w:rPr>
        <w:t xml:space="preserve"> variation in RSRP measurements depends on the time for the measurement. </w:t>
      </w:r>
      <w:r w:rsidR="00076C6A">
        <w:rPr>
          <w:rFonts w:ascii="Arial" w:hAnsi="Arial" w:cs="Arial"/>
        </w:rPr>
        <w:t>If a lower variance is needed in the RSRP data, this means even longer time is needed for the measurement. Will the longer time</w:t>
      </w:r>
      <w:r w:rsidR="00200F0E">
        <w:rPr>
          <w:rFonts w:ascii="Arial" w:hAnsi="Arial" w:cs="Arial"/>
        </w:rPr>
        <w:t xml:space="preserve"> result in that potential gain from another mobility level is lost</w:t>
      </w:r>
      <w:r w:rsidR="00AA71C2">
        <w:rPr>
          <w:rFonts w:ascii="Arial" w:hAnsi="Arial" w:cs="Arial"/>
        </w:rPr>
        <w:t xml:space="preserve"> due to this longer time (with Rx on)?</w:t>
      </w:r>
    </w:p>
    <w:p w14:paraId="3EC375EE" w14:textId="77777777" w:rsidR="004871FE" w:rsidRPr="002A13E9" w:rsidRDefault="004871FE" w:rsidP="00C36F51">
      <w:pPr>
        <w:pStyle w:val="CommentText"/>
        <w:rPr>
          <w:rFonts w:ascii="Arial" w:hAnsi="Arial" w:cs="Arial"/>
          <w:b/>
          <w:bCs/>
        </w:rPr>
      </w:pPr>
      <w:r w:rsidRPr="002A13E9">
        <w:rPr>
          <w:rFonts w:ascii="Arial" w:hAnsi="Arial" w:cs="Arial"/>
          <w:b/>
          <w:bCs/>
        </w:rPr>
        <w:t>Gain vs complexity (2)</w:t>
      </w:r>
    </w:p>
    <w:p w14:paraId="2BCDCF3E" w14:textId="2CC3561E" w:rsidR="00AC5908" w:rsidRDefault="002C7D03" w:rsidP="00C36F51">
      <w:pPr>
        <w:pStyle w:val="CommentText"/>
        <w:rPr>
          <w:rFonts w:ascii="Arial" w:hAnsi="Arial" w:cs="Arial"/>
        </w:rPr>
      </w:pPr>
      <w:r>
        <w:rPr>
          <w:rFonts w:ascii="Arial" w:hAnsi="Arial" w:cs="Arial"/>
        </w:rPr>
        <w:t xml:space="preserve">In some other cases there is also a risk that </w:t>
      </w:r>
      <w:r w:rsidR="001062E7">
        <w:rPr>
          <w:rFonts w:ascii="Arial" w:hAnsi="Arial" w:cs="Arial"/>
        </w:rPr>
        <w:t xml:space="preserve">proposed features that appear to help reducing power consumption </w:t>
      </w:r>
      <w:r w:rsidR="008165B2">
        <w:rPr>
          <w:rFonts w:ascii="Arial" w:hAnsi="Arial" w:cs="Arial"/>
        </w:rPr>
        <w:t>add complexity th</w:t>
      </w:r>
      <w:r w:rsidR="00511654">
        <w:rPr>
          <w:rFonts w:ascii="Arial" w:hAnsi="Arial" w:cs="Arial"/>
        </w:rPr>
        <w:t>at consumes all possible gain. One such example is using use</w:t>
      </w:r>
      <w:r w:rsidR="00D652EB">
        <w:rPr>
          <w:rFonts w:ascii="Arial" w:hAnsi="Arial" w:cs="Arial"/>
        </w:rPr>
        <w:t>r</w:t>
      </w:r>
      <w:r w:rsidR="00511654">
        <w:rPr>
          <w:rFonts w:ascii="Arial" w:hAnsi="Arial" w:cs="Arial"/>
        </w:rPr>
        <w:t xml:space="preserve"> subscription </w:t>
      </w:r>
      <w:r w:rsidR="00D652EB">
        <w:rPr>
          <w:rFonts w:ascii="Arial" w:hAnsi="Arial" w:cs="Arial"/>
        </w:rPr>
        <w:t xml:space="preserve">information to determine mobility level. </w:t>
      </w:r>
      <w:r w:rsidR="00D361A3">
        <w:rPr>
          <w:rFonts w:ascii="Arial" w:hAnsi="Arial" w:cs="Arial"/>
        </w:rPr>
        <w:t xml:space="preserve">Making use of user subscription adds extra </w:t>
      </w:r>
      <w:proofErr w:type="spellStart"/>
      <w:r w:rsidR="00D361A3">
        <w:rPr>
          <w:rFonts w:ascii="Arial" w:hAnsi="Arial" w:cs="Arial"/>
        </w:rPr>
        <w:t>signaling</w:t>
      </w:r>
      <w:proofErr w:type="spellEnd"/>
      <w:r w:rsidR="004A1775">
        <w:rPr>
          <w:rFonts w:ascii="Arial" w:hAnsi="Arial" w:cs="Arial"/>
        </w:rPr>
        <w:t>, potentially making the device more complex</w:t>
      </w:r>
      <w:r w:rsidR="002A13E9">
        <w:rPr>
          <w:rFonts w:ascii="Arial" w:hAnsi="Arial" w:cs="Arial"/>
        </w:rPr>
        <w:t xml:space="preserve">. </w:t>
      </w:r>
    </w:p>
    <w:p w14:paraId="6EE340BA" w14:textId="7931D185" w:rsidR="008075EF" w:rsidRPr="00430AB2" w:rsidRDefault="00E61A13" w:rsidP="00C36F51">
      <w:pPr>
        <w:pStyle w:val="CommentText"/>
        <w:rPr>
          <w:rFonts w:ascii="Arial" w:hAnsi="Arial" w:cs="Arial"/>
          <w:b/>
          <w:bCs/>
        </w:rPr>
      </w:pPr>
      <w:r w:rsidRPr="00430AB2">
        <w:rPr>
          <w:rFonts w:ascii="Arial" w:hAnsi="Arial" w:cs="Arial"/>
          <w:b/>
          <w:bCs/>
        </w:rPr>
        <w:t>Parts of f</w:t>
      </w:r>
      <w:r w:rsidR="008075EF" w:rsidRPr="00430AB2">
        <w:rPr>
          <w:rFonts w:ascii="Arial" w:hAnsi="Arial" w:cs="Arial"/>
          <w:b/>
          <w:bCs/>
        </w:rPr>
        <w:t xml:space="preserve">eatures that </w:t>
      </w:r>
      <w:r w:rsidRPr="00430AB2">
        <w:rPr>
          <w:rFonts w:ascii="Arial" w:hAnsi="Arial" w:cs="Arial"/>
          <w:b/>
          <w:bCs/>
        </w:rPr>
        <w:t>are in conflict</w:t>
      </w:r>
    </w:p>
    <w:p w14:paraId="44D5BBC7" w14:textId="6F818188" w:rsidR="00E8360A" w:rsidRDefault="005B2A6D" w:rsidP="008578B6">
      <w:pPr>
        <w:pStyle w:val="CommentText"/>
        <w:rPr>
          <w:rFonts w:ascii="Arial" w:hAnsi="Arial" w:cs="Arial"/>
        </w:rPr>
      </w:pPr>
      <w:r>
        <w:rPr>
          <w:rFonts w:ascii="Arial" w:hAnsi="Arial" w:cs="Arial"/>
        </w:rPr>
        <w:t>In some proposals the</w:t>
      </w:r>
      <w:r w:rsidR="00AC5908">
        <w:rPr>
          <w:rFonts w:ascii="Arial" w:hAnsi="Arial" w:cs="Arial"/>
        </w:rPr>
        <w:t xml:space="preserve"> suggested changes </w:t>
      </w:r>
      <w:r w:rsidR="000B378A">
        <w:rPr>
          <w:rFonts w:ascii="Arial" w:hAnsi="Arial" w:cs="Arial"/>
        </w:rPr>
        <w:t xml:space="preserve">affect more than one dimension. A good example </w:t>
      </w:r>
      <w:r w:rsidR="00974B3D">
        <w:rPr>
          <w:rFonts w:ascii="Arial" w:hAnsi="Arial" w:cs="Arial"/>
        </w:rPr>
        <w:t>is beams. Reducing the number of beams will probably help reduce power consumption</w:t>
      </w:r>
      <w:r w:rsidR="002A17C2">
        <w:rPr>
          <w:rFonts w:ascii="Arial" w:hAnsi="Arial" w:cs="Arial"/>
        </w:rPr>
        <w:t xml:space="preserve">. However, reducing the number of beams </w:t>
      </w:r>
      <w:r w:rsidR="002158D1">
        <w:rPr>
          <w:rFonts w:ascii="Arial" w:hAnsi="Arial" w:cs="Arial"/>
        </w:rPr>
        <w:t>may</w:t>
      </w:r>
      <w:r w:rsidR="002A17C2">
        <w:rPr>
          <w:rFonts w:ascii="Arial" w:hAnsi="Arial" w:cs="Arial"/>
        </w:rPr>
        <w:t xml:space="preserve"> at some point affect the mobility classification</w:t>
      </w:r>
      <w:r w:rsidR="005C4B2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C4B23">
        <w:rPr>
          <w:rFonts w:ascii="Arial" w:hAnsi="Arial" w:cs="Arial"/>
        </w:rPr>
        <w:t xml:space="preserve">That is, if the device does not measure </w:t>
      </w:r>
      <w:r w:rsidR="005C4B23">
        <w:rPr>
          <w:rFonts w:ascii="Arial" w:hAnsi="Arial" w:cs="Arial"/>
        </w:rPr>
        <w:lastRenderedPageBreak/>
        <w:t>on all beams</w:t>
      </w:r>
      <w:r w:rsidR="00F8567E">
        <w:rPr>
          <w:rFonts w:ascii="Arial" w:hAnsi="Arial" w:cs="Arial"/>
        </w:rPr>
        <w:t xml:space="preserve"> the accuracy of </w:t>
      </w:r>
      <w:r w:rsidR="00740D28">
        <w:rPr>
          <w:rFonts w:ascii="Arial" w:hAnsi="Arial" w:cs="Arial"/>
        </w:rPr>
        <w:t>mobility classification decreases</w:t>
      </w:r>
      <w:r w:rsidR="003468A9">
        <w:rPr>
          <w:rFonts w:ascii="Arial" w:hAnsi="Arial" w:cs="Arial"/>
        </w:rPr>
        <w:t xml:space="preserve">. There is </w:t>
      </w:r>
      <w:r w:rsidR="00DB6EEC">
        <w:rPr>
          <w:rFonts w:ascii="Arial" w:hAnsi="Arial" w:cs="Arial"/>
        </w:rPr>
        <w:t>probably</w:t>
      </w:r>
      <w:r w:rsidR="003468A9">
        <w:rPr>
          <w:rFonts w:ascii="Arial" w:hAnsi="Arial" w:cs="Arial"/>
        </w:rPr>
        <w:t xml:space="preserve"> a sweet spot somewhere; something that needs to be evaluated.</w:t>
      </w:r>
    </w:p>
    <w:p w14:paraId="4961099C" w14:textId="77777777" w:rsidR="003468A9" w:rsidRPr="009F2F1C" w:rsidRDefault="003468A9" w:rsidP="003468A9">
      <w:pPr>
        <w:pStyle w:val="CommentText"/>
        <w:rPr>
          <w:rFonts w:ascii="Arial" w:hAnsi="Arial" w:cs="Arial"/>
          <w:b/>
          <w:bCs/>
        </w:rPr>
      </w:pPr>
      <w:r w:rsidRPr="009F2F1C">
        <w:rPr>
          <w:rFonts w:ascii="Arial" w:hAnsi="Arial" w:cs="Arial"/>
          <w:b/>
          <w:bCs/>
        </w:rPr>
        <w:t>Work priority in the WI</w:t>
      </w:r>
    </w:p>
    <w:p w14:paraId="2ABA71FD" w14:textId="15C93635" w:rsidR="003468A9" w:rsidRPr="009F2F1C" w:rsidRDefault="003468A9" w:rsidP="003468A9">
      <w:pPr>
        <w:pStyle w:val="CommentText"/>
        <w:rPr>
          <w:rFonts w:ascii="Arial" w:hAnsi="Arial" w:cs="Arial"/>
        </w:rPr>
      </w:pPr>
      <w:r w:rsidRPr="009F2F1C">
        <w:rPr>
          <w:rFonts w:ascii="Arial" w:hAnsi="Arial" w:cs="Arial"/>
        </w:rPr>
        <w:t xml:space="preserve">There are proposals covering very many areas, ranging from </w:t>
      </w:r>
      <w:r w:rsidRPr="009F2F1C">
        <w:rPr>
          <w:rFonts w:ascii="Arial" w:hAnsi="Arial" w:cs="Arial"/>
        </w:rPr>
        <w:t xml:space="preserve">changes to mobility classification to actual power saving. Since there is limited time available for the WI some sort of prioritization </w:t>
      </w:r>
      <w:r w:rsidR="00E6470F">
        <w:rPr>
          <w:rFonts w:ascii="Arial" w:hAnsi="Arial" w:cs="Arial"/>
        </w:rPr>
        <w:t>is</w:t>
      </w:r>
      <w:r w:rsidRPr="009F2F1C">
        <w:rPr>
          <w:rFonts w:ascii="Arial" w:hAnsi="Arial" w:cs="Arial"/>
        </w:rPr>
        <w:t xml:space="preserve"> necessary. We propose that areas for improvements are handled in the following </w:t>
      </w:r>
      <w:r w:rsidRPr="009F2F1C">
        <w:rPr>
          <w:rFonts w:ascii="Arial" w:hAnsi="Arial" w:cs="Arial"/>
        </w:rPr>
        <w:t>order:</w:t>
      </w:r>
    </w:p>
    <w:p w14:paraId="4DB3BDA4" w14:textId="77777777" w:rsidR="003468A9" w:rsidRPr="009F2F1C" w:rsidRDefault="003468A9" w:rsidP="003468A9">
      <w:pPr>
        <w:pStyle w:val="CommentText"/>
        <w:numPr>
          <w:ilvl w:val="0"/>
          <w:numId w:val="33"/>
        </w:numPr>
        <w:rPr>
          <w:rFonts w:ascii="Arial" w:hAnsi="Arial" w:cs="Arial"/>
        </w:rPr>
      </w:pPr>
      <w:r w:rsidRPr="009F2F1C">
        <w:rPr>
          <w:rFonts w:ascii="Arial" w:hAnsi="Arial" w:cs="Arial"/>
        </w:rPr>
        <w:t xml:space="preserve">Highest priority is relaxation in </w:t>
      </w:r>
      <w:proofErr w:type="spellStart"/>
      <w:r w:rsidRPr="009F2F1C">
        <w:rPr>
          <w:rFonts w:ascii="Arial" w:hAnsi="Arial" w:cs="Arial"/>
        </w:rPr>
        <w:t>neighbor</w:t>
      </w:r>
      <w:proofErr w:type="spellEnd"/>
      <w:r w:rsidRPr="009F2F1C">
        <w:rPr>
          <w:rFonts w:ascii="Arial" w:hAnsi="Arial" w:cs="Arial"/>
        </w:rPr>
        <w:t xml:space="preserve"> cells for devices in RRC_IDLE and RRC_INACTIVE states</w:t>
      </w:r>
    </w:p>
    <w:p w14:paraId="037F2867" w14:textId="77B750D9" w:rsidR="003468A9" w:rsidRDefault="003468A9" w:rsidP="003468A9">
      <w:pPr>
        <w:pStyle w:val="CommentText"/>
        <w:numPr>
          <w:ilvl w:val="0"/>
          <w:numId w:val="33"/>
        </w:numPr>
        <w:rPr>
          <w:rFonts w:ascii="Arial" w:hAnsi="Arial" w:cs="Arial"/>
        </w:rPr>
      </w:pPr>
      <w:r w:rsidRPr="009F2F1C">
        <w:rPr>
          <w:rFonts w:ascii="Arial" w:hAnsi="Arial" w:cs="Arial"/>
        </w:rPr>
        <w:t xml:space="preserve">The second highest priority is </w:t>
      </w:r>
      <w:r w:rsidR="00B01399">
        <w:rPr>
          <w:rFonts w:ascii="Arial" w:hAnsi="Arial" w:cs="Arial"/>
        </w:rPr>
        <w:t xml:space="preserve">relaxation </w:t>
      </w:r>
      <w:r w:rsidR="00723396">
        <w:rPr>
          <w:rFonts w:ascii="Arial" w:hAnsi="Arial" w:cs="Arial"/>
        </w:rPr>
        <w:t xml:space="preserve">in </w:t>
      </w:r>
      <w:proofErr w:type="spellStart"/>
      <w:r w:rsidRPr="009F2F1C">
        <w:rPr>
          <w:rFonts w:ascii="Arial" w:hAnsi="Arial" w:cs="Arial"/>
        </w:rPr>
        <w:t>neighbor</w:t>
      </w:r>
      <w:proofErr w:type="spellEnd"/>
      <w:r w:rsidRPr="009F2F1C">
        <w:rPr>
          <w:rFonts w:ascii="Arial" w:hAnsi="Arial" w:cs="Arial"/>
        </w:rPr>
        <w:t xml:space="preserve"> cells</w:t>
      </w:r>
      <w:r w:rsidR="00B01399">
        <w:rPr>
          <w:rFonts w:ascii="Arial" w:hAnsi="Arial" w:cs="Arial"/>
        </w:rPr>
        <w:t xml:space="preserve"> </w:t>
      </w:r>
      <w:r w:rsidR="00723396">
        <w:rPr>
          <w:rFonts w:ascii="Arial" w:hAnsi="Arial" w:cs="Arial"/>
        </w:rPr>
        <w:t>for devices</w:t>
      </w:r>
      <w:r w:rsidR="00723396" w:rsidRPr="009F2F1C">
        <w:rPr>
          <w:rFonts w:ascii="Arial" w:hAnsi="Arial" w:cs="Arial"/>
        </w:rPr>
        <w:t xml:space="preserve"> </w:t>
      </w:r>
      <w:r w:rsidRPr="009F2F1C">
        <w:rPr>
          <w:rFonts w:ascii="Arial" w:hAnsi="Arial" w:cs="Arial"/>
        </w:rPr>
        <w:t xml:space="preserve">in RRC_CONNECTED </w:t>
      </w:r>
    </w:p>
    <w:p w14:paraId="4719603B" w14:textId="3FE920C9" w:rsidR="00E95B2E" w:rsidRPr="009F2F1C" w:rsidRDefault="00E95B2E" w:rsidP="003468A9">
      <w:pPr>
        <w:pStyle w:val="CommentText"/>
        <w:numPr>
          <w:ilvl w:val="0"/>
          <w:numId w:val="33"/>
        </w:numPr>
        <w:rPr>
          <w:rFonts w:ascii="Arial" w:hAnsi="Arial" w:cs="Arial"/>
        </w:rPr>
      </w:pPr>
      <w:r w:rsidRPr="009F2F1C">
        <w:rPr>
          <w:rFonts w:ascii="Arial" w:hAnsi="Arial" w:cs="Arial"/>
        </w:rPr>
        <w:t xml:space="preserve">The third highest priority concerns </w:t>
      </w:r>
      <w:r w:rsidR="00723396">
        <w:rPr>
          <w:rFonts w:ascii="Arial" w:hAnsi="Arial" w:cs="Arial"/>
        </w:rPr>
        <w:t xml:space="preserve">relaxation in </w:t>
      </w:r>
      <w:r w:rsidRPr="009F2F1C">
        <w:rPr>
          <w:rFonts w:ascii="Arial" w:hAnsi="Arial" w:cs="Arial"/>
        </w:rPr>
        <w:t>serving cells.</w:t>
      </w:r>
    </w:p>
    <w:p w14:paraId="0CBCFDCB" w14:textId="41B2A12E" w:rsidR="003468A9" w:rsidRDefault="003468A9" w:rsidP="003468A9">
      <w:pPr>
        <w:pStyle w:val="CommentText"/>
        <w:rPr>
          <w:rFonts w:ascii="Arial" w:hAnsi="Arial" w:cs="Arial"/>
        </w:rPr>
      </w:pPr>
    </w:p>
    <w:p w14:paraId="1135F73F" w14:textId="7EBB3BCC" w:rsidR="008B78E6" w:rsidRDefault="008B78E6" w:rsidP="00C51814">
      <w:pPr>
        <w:pStyle w:val="Proposal"/>
      </w:pPr>
      <w:bookmarkStart w:id="19" w:name="_Toc61563004"/>
      <w:r>
        <w:t xml:space="preserve">We propose that </w:t>
      </w:r>
      <w:r w:rsidR="00247C5A">
        <w:t>enhancement</w:t>
      </w:r>
      <w:r w:rsidR="00D42C35">
        <w:t xml:space="preserve">s for RRM relaxation </w:t>
      </w:r>
      <w:r>
        <w:t xml:space="preserve">are </w:t>
      </w:r>
      <w:r w:rsidR="00247C5A">
        <w:t xml:space="preserve">continued to be </w:t>
      </w:r>
      <w:r w:rsidR="00392CE5">
        <w:t>prioritized as follows</w:t>
      </w:r>
      <w:r>
        <w:t>:</w:t>
      </w:r>
      <w:bookmarkEnd w:id="19"/>
    </w:p>
    <w:p w14:paraId="5E5AE2E2" w14:textId="7A362EFB" w:rsidR="008B78E6" w:rsidRDefault="00C51814" w:rsidP="008A346B">
      <w:pPr>
        <w:pStyle w:val="Proposal"/>
        <w:numPr>
          <w:ilvl w:val="0"/>
          <w:numId w:val="34"/>
        </w:numPr>
      </w:pPr>
      <w:bookmarkStart w:id="20" w:name="_Toc61563005"/>
      <w:r>
        <w:t>The h</w:t>
      </w:r>
      <w:r w:rsidR="008B78E6">
        <w:t xml:space="preserve">ighest priority is relaxation in </w:t>
      </w:r>
      <w:proofErr w:type="spellStart"/>
      <w:r w:rsidR="008B78E6">
        <w:t>neighbor</w:t>
      </w:r>
      <w:proofErr w:type="spellEnd"/>
      <w:r w:rsidR="008B78E6">
        <w:t xml:space="preserve"> cells for devices in RRC_IDLE and RRC_INACTIVE states</w:t>
      </w:r>
      <w:bookmarkEnd w:id="20"/>
    </w:p>
    <w:p w14:paraId="5FBEDE61" w14:textId="4DEA5840" w:rsidR="008B78E6" w:rsidRDefault="008B78E6" w:rsidP="008A346B">
      <w:pPr>
        <w:pStyle w:val="Proposal"/>
        <w:numPr>
          <w:ilvl w:val="0"/>
          <w:numId w:val="34"/>
        </w:numPr>
      </w:pPr>
      <w:bookmarkStart w:id="21" w:name="_Toc61563006"/>
      <w:r>
        <w:t xml:space="preserve">The second highest priority is </w:t>
      </w:r>
      <w:r w:rsidR="00723396">
        <w:t xml:space="preserve">relaxation in </w:t>
      </w:r>
      <w:proofErr w:type="spellStart"/>
      <w:r>
        <w:t>neighbor</w:t>
      </w:r>
      <w:proofErr w:type="spellEnd"/>
      <w:r>
        <w:t xml:space="preserve"> cells </w:t>
      </w:r>
      <w:r w:rsidR="00017584">
        <w:t xml:space="preserve">for devices </w:t>
      </w:r>
      <w:r>
        <w:t>in RRC_CONNECTED</w:t>
      </w:r>
      <w:bookmarkEnd w:id="21"/>
      <w:r>
        <w:t xml:space="preserve"> </w:t>
      </w:r>
    </w:p>
    <w:p w14:paraId="386606C1" w14:textId="00A8D17F" w:rsidR="008B78E6" w:rsidRDefault="008B78E6" w:rsidP="008A346B">
      <w:pPr>
        <w:pStyle w:val="Proposal"/>
        <w:numPr>
          <w:ilvl w:val="0"/>
          <w:numId w:val="34"/>
        </w:numPr>
      </w:pPr>
      <w:bookmarkStart w:id="22" w:name="_Toc61563007"/>
      <w:r>
        <w:t xml:space="preserve">The third highest priority concerns </w:t>
      </w:r>
      <w:r w:rsidR="00017584">
        <w:t xml:space="preserve">relaxation in </w:t>
      </w:r>
      <w:r>
        <w:t>serving cells.</w:t>
      </w:r>
      <w:bookmarkEnd w:id="22"/>
    </w:p>
    <w:p w14:paraId="2A9F7BDE" w14:textId="192897A2" w:rsidR="00FA5F7A" w:rsidRDefault="00C51814" w:rsidP="00C51814">
      <w:pPr>
        <w:pStyle w:val="Proposal"/>
        <w:numPr>
          <w:ilvl w:val="0"/>
          <w:numId w:val="0"/>
        </w:numPr>
        <w:ind w:left="1701"/>
      </w:pPr>
      <w:r>
        <w:tab/>
      </w:r>
      <w:bookmarkStart w:id="23" w:name="_Toc61563008"/>
      <w:r w:rsidR="00A73865">
        <w:t>Q</w:t>
      </w:r>
      <w:r w:rsidR="00935FDF">
        <w:t>uantitative gains should be shown for</w:t>
      </w:r>
      <w:r w:rsidR="00351F36">
        <w:t xml:space="preserve"> a feature before </w:t>
      </w:r>
      <w:r w:rsidR="00AD0DA9">
        <w:t xml:space="preserve">agreeing to add it to </w:t>
      </w:r>
      <w:r w:rsidR="00ED45BC">
        <w:t>specifications</w:t>
      </w:r>
      <w:r w:rsidR="00AD0DA9">
        <w:t>.</w:t>
      </w:r>
      <w:bookmarkEnd w:id="23"/>
    </w:p>
    <w:bookmarkEnd w:id="18"/>
    <w:p w14:paraId="2020E0BA" w14:textId="77777777" w:rsidR="00C473A5" w:rsidRDefault="00C473A5" w:rsidP="00CE0424">
      <w:pPr>
        <w:pStyle w:val="Heading1"/>
        <w:sectPr w:rsidR="00C473A5" w:rsidSect="0096150C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859F71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E691E0D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DA181D8" w14:textId="5AB1B1C5" w:rsidR="0045671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63035" w:history="1">
        <w:r w:rsidR="00456718" w:rsidRPr="00495D49">
          <w:rPr>
            <w:rStyle w:val="Hyperlink"/>
            <w:noProof/>
          </w:rPr>
          <w:t>Observation 1</w:t>
        </w:r>
        <w:r w:rsidR="0045671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456718" w:rsidRPr="00495D49">
          <w:rPr>
            <w:rStyle w:val="Hyperlink"/>
            <w:noProof/>
          </w:rPr>
          <w:t>Based on statistics from LTE networks, wearable devices are expected to remain at least 90% of the time in IDLE/INACTIVE states. Industrial sensors are expected to remain in IDLE/INACTIVE state even larger part of the time.</w:t>
        </w:r>
      </w:hyperlink>
    </w:p>
    <w:p w14:paraId="07FF0188" w14:textId="37F70184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36" w:history="1">
        <w:r w:rsidRPr="00495D4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</w:rPr>
          <w:t>Power consumption is reduced with increased interval between measurements. With the relaxation specified for NR Rel-16 the maximum relaxation time is 1 h. Increasing the possible relaxation up to 24 hours provides negligible amount of additional power saving.</w:t>
        </w:r>
      </w:hyperlink>
    </w:p>
    <w:p w14:paraId="5CEA6B83" w14:textId="56066C8B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37" w:history="1">
        <w:r w:rsidRPr="00495D4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</w:rPr>
          <w:t>Reducing the number of beams per SSB block results in lower power consumption. E.g. reducing the number if beams from 8 to 1 results in a reduction of power consumption by 3%.</w:t>
        </w:r>
      </w:hyperlink>
    </w:p>
    <w:p w14:paraId="282B67C5" w14:textId="53CB2D16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38" w:history="1">
        <w:r w:rsidRPr="00495D49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</w:rPr>
          <w:t>It may be possible to achieve about 10% reduction of power consumption for non-combined measurement cases in FR2 cells by reducing the number of measured beams.</w:t>
        </w:r>
      </w:hyperlink>
    </w:p>
    <w:p w14:paraId="2438A89D" w14:textId="3244CEB1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39" w:history="1">
        <w:r w:rsidRPr="00495D49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 xml:space="preserve">Beam-based criteria (i.e. based on the number of beams crossed during a </w:t>
        </w:r>
        <w:r w:rsidRPr="00495D49">
          <w:rPr>
            <w:rStyle w:val="Hyperlink"/>
            <w:i/>
            <w:iCs/>
            <w:noProof/>
            <w:lang w:val="en-US"/>
          </w:rPr>
          <w:t>X</w:t>
        </w:r>
        <w:r w:rsidRPr="00495D49">
          <w:rPr>
            <w:rStyle w:val="Hyperlink"/>
            <w:noProof/>
            <w:lang w:val="en-US"/>
          </w:rPr>
          <w:t xml:space="preserve"> time period) may not be practical in FR1 spectrum deployment as a method to identify stationary devices.</w:t>
        </w:r>
      </w:hyperlink>
    </w:p>
    <w:p w14:paraId="2CA963C8" w14:textId="44C1EB83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40" w:history="1">
        <w:r w:rsidRPr="00495D49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>The potential for beam-based criteria in FR2 cells is larger than for FR1, however, the gain from separating a truly fixed stationary device from a low mobility device is questionable.</w:t>
        </w:r>
      </w:hyperlink>
    </w:p>
    <w:p w14:paraId="7965B3D6" w14:textId="4351469E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41" w:history="1">
        <w:r w:rsidRPr="00495D49">
          <w:rPr>
            <w:rStyle w:val="Hyperlink"/>
            <w:noProof/>
            <w:lang w:val="en-US"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>Reducing the number of beams based on the current SSB-based UE location may result in unwanted behavior since it may be difficult to measure on the correct neighbor beams.</w:t>
        </w:r>
      </w:hyperlink>
    </w:p>
    <w:p w14:paraId="4DB1242F" w14:textId="77AC84CC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42" w:history="1">
        <w:r w:rsidRPr="00495D49">
          <w:rPr>
            <w:rStyle w:val="Hyperlink"/>
            <w:noProof/>
            <w:lang w:val="en-US"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>A functional SSB-based UE location, with sharper boundaries than NR Rel-16, may result in more frequent changes of the device mobility status.</w:t>
        </w:r>
      </w:hyperlink>
    </w:p>
    <w:p w14:paraId="1FC5FA44" w14:textId="3F24D7F8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43" w:history="1">
        <w:r w:rsidRPr="00495D49">
          <w:rPr>
            <w:rStyle w:val="Hyperlink"/>
            <w:noProof/>
            <w:lang w:val="en-US"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>Some possibilities to configure RRM measurements in RRC_CONNECTED already exist in NR from Rel-15.</w:t>
        </w:r>
      </w:hyperlink>
    </w:p>
    <w:p w14:paraId="091EB85B" w14:textId="16E5FA7A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44" w:history="1">
        <w:r w:rsidRPr="00495D49">
          <w:rPr>
            <w:rStyle w:val="Hyperlink"/>
            <w:noProof/>
            <w:lang w:val="en-US"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>The network could, based on measurement reports, trigger or configure a UE in RRC_CONNECTED for RRM measurement relaxation.</w:t>
        </w:r>
      </w:hyperlink>
    </w:p>
    <w:p w14:paraId="7A9330A1" w14:textId="585C0215" w:rsidR="00456718" w:rsidRDefault="00456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45" w:history="1">
        <w:r w:rsidRPr="00495D49">
          <w:rPr>
            <w:rStyle w:val="Hyperlink"/>
            <w:noProof/>
            <w:lang w:val="en-US"/>
          </w:rPr>
          <w:t>Observation 11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95D49">
          <w:rPr>
            <w:rStyle w:val="Hyperlink"/>
            <w:noProof/>
            <w:lang w:val="en-US"/>
          </w:rPr>
          <w:t>The gain for the UE to quickly after a transmission move to a power saving state is probably larger than gains from RRM relaxation in RRC_CONNECTED.</w:t>
        </w:r>
      </w:hyperlink>
    </w:p>
    <w:p w14:paraId="7ACD45C8" w14:textId="7BBD8BD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FAFD6C" w14:textId="77777777" w:rsidR="006E1C82" w:rsidRDefault="006E1C82" w:rsidP="008E065E">
      <w:pPr>
        <w:pStyle w:val="BodyText"/>
        <w:rPr>
          <w:b/>
          <w:bCs/>
        </w:rPr>
      </w:pPr>
    </w:p>
    <w:p w14:paraId="4AD8E42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E69EEBF" w14:textId="77777777" w:rsidR="00D270A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563004" w:history="1">
        <w:r w:rsidR="00D270A0" w:rsidRPr="00970954">
          <w:rPr>
            <w:rStyle w:val="Hyperlink"/>
            <w:noProof/>
          </w:rPr>
          <w:t>Proposal 1</w:t>
        </w:r>
        <w:r w:rsidR="00D270A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270A0" w:rsidRPr="00970954">
          <w:rPr>
            <w:rStyle w:val="Hyperlink"/>
            <w:noProof/>
          </w:rPr>
          <w:t>We propose that enhancements for RRM relaxation are continued to be prioritized as follows:</w:t>
        </w:r>
      </w:hyperlink>
    </w:p>
    <w:p w14:paraId="50F8EF3A" w14:textId="77777777" w:rsidR="00D270A0" w:rsidRDefault="00D270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05" w:history="1">
        <w:r w:rsidRPr="00970954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970954">
          <w:rPr>
            <w:rStyle w:val="Hyperlink"/>
            <w:noProof/>
          </w:rPr>
          <w:t>The highest priority is relaxation in neighbor cells for devices in RRC_IDLE and RRC_INACTIVE states</w:t>
        </w:r>
      </w:hyperlink>
    </w:p>
    <w:p w14:paraId="78FE55BD" w14:textId="77777777" w:rsidR="00D270A0" w:rsidRDefault="00D270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06" w:history="1">
        <w:r w:rsidRPr="00970954">
          <w:rPr>
            <w:rStyle w:val="Hyperlink"/>
            <w:noProof/>
          </w:rPr>
          <w:t>2)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970954">
          <w:rPr>
            <w:rStyle w:val="Hyperlink"/>
            <w:noProof/>
          </w:rPr>
          <w:t>The second highest priority is relaxation in neighbor cells for devices in RRC_CONNECTED</w:t>
        </w:r>
      </w:hyperlink>
    </w:p>
    <w:p w14:paraId="502C336A" w14:textId="77777777" w:rsidR="00D270A0" w:rsidRDefault="00D270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07" w:history="1">
        <w:r w:rsidRPr="00970954">
          <w:rPr>
            <w:rStyle w:val="Hyperlink"/>
            <w:noProof/>
          </w:rPr>
          <w:t>3)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970954">
          <w:rPr>
            <w:rStyle w:val="Hyperlink"/>
            <w:noProof/>
          </w:rPr>
          <w:t>The third highest priority concerns relaxation in serving cells.</w:t>
        </w:r>
      </w:hyperlink>
    </w:p>
    <w:p w14:paraId="4ABD37CF" w14:textId="77777777" w:rsidR="00D270A0" w:rsidRDefault="00D270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3008" w:history="1">
        <w:r w:rsidRPr="00970954">
          <w:rPr>
            <w:rStyle w:val="Hyperlink"/>
            <w:noProof/>
          </w:rPr>
          <w:t>Quantitative gains should be shown for a feature before agreeing to add it to specifications.</w:t>
        </w:r>
      </w:hyperlink>
    </w:p>
    <w:p w14:paraId="20E6B521" w14:textId="5812D2E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DBF8855" w14:textId="77777777" w:rsidR="008E065E" w:rsidRPr="00CE0424" w:rsidRDefault="008E065E" w:rsidP="008E065E">
      <w:pPr>
        <w:rPr>
          <w:b/>
          <w:bCs/>
        </w:rPr>
      </w:pPr>
    </w:p>
    <w:p w14:paraId="022D19A4" w14:textId="77777777" w:rsidR="00C01F33" w:rsidRPr="00CE0424" w:rsidRDefault="00C01F33" w:rsidP="006E062C"/>
    <w:p w14:paraId="173D56E3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lastRenderedPageBreak/>
        <w:t>References</w:t>
      </w:r>
    </w:p>
    <w:p w14:paraId="7358F513" w14:textId="028B54CF" w:rsidR="005C70C5" w:rsidRDefault="00CB0AD3" w:rsidP="00311702">
      <w:pPr>
        <w:pStyle w:val="Reference"/>
      </w:pPr>
      <w:bookmarkStart w:id="25" w:name="_Ref61449605"/>
      <w:bookmarkStart w:id="26" w:name="_Ref174151459"/>
      <w:bookmarkStart w:id="27" w:name="_Ref189809556"/>
      <w:r w:rsidRPr="00CB0AD3">
        <w:t xml:space="preserve">R2-2100569 </w:t>
      </w:r>
      <w:r w:rsidR="005C70C5" w:rsidRPr="005C70C5">
        <w:t>[Post112-e][</w:t>
      </w:r>
      <w:proofErr w:type="gramStart"/>
      <w:r w:rsidR="005C70C5" w:rsidRPr="005C70C5">
        <w:t>155][</w:t>
      </w:r>
      <w:proofErr w:type="gramEnd"/>
      <w:r w:rsidR="005C70C5" w:rsidRPr="005C70C5">
        <w:t>REDCAP] RRM relaxations</w:t>
      </w:r>
      <w:bookmarkEnd w:id="25"/>
    </w:p>
    <w:p w14:paraId="693C4E61" w14:textId="31288238" w:rsidR="00D7446E" w:rsidRDefault="00D7446E" w:rsidP="00311702">
      <w:pPr>
        <w:pStyle w:val="Reference"/>
      </w:pPr>
      <w:bookmarkStart w:id="28" w:name="_Ref61546729"/>
      <w:r w:rsidRPr="00D7446E">
        <w:t>R2-2009620</w:t>
      </w:r>
      <w:r w:rsidRPr="00D7446E">
        <w:tab/>
      </w:r>
      <w:r>
        <w:t xml:space="preserve"> </w:t>
      </w:r>
      <w:r w:rsidRPr="00D7446E">
        <w:t>RedCap power saving enhancements</w:t>
      </w:r>
      <w:r w:rsidRPr="00D7446E">
        <w:tab/>
      </w:r>
      <w:r>
        <w:t xml:space="preserve"> (</w:t>
      </w:r>
      <w:r w:rsidRPr="00D7446E">
        <w:t>Ericsson</w:t>
      </w:r>
      <w:r>
        <w:t>) 3GPP RAN2 #112e, 2020</w:t>
      </w:r>
      <w:bookmarkEnd w:id="28"/>
    </w:p>
    <w:p w14:paraId="67B4FB99" w14:textId="5793B28E" w:rsidR="00C2006A" w:rsidRDefault="004106DF" w:rsidP="00311702">
      <w:pPr>
        <w:pStyle w:val="Reference"/>
      </w:pPr>
      <w:bookmarkStart w:id="29" w:name="_Ref61449648"/>
      <w:r w:rsidRPr="004106DF">
        <w:t>R2-2009022</w:t>
      </w:r>
      <w:r w:rsidRPr="004106DF">
        <w:tab/>
      </w:r>
      <w:r>
        <w:t xml:space="preserve"> </w:t>
      </w:r>
      <w:r w:rsidRPr="004106DF">
        <w:t>Relax measurement for stationary and low mobility devices</w:t>
      </w:r>
      <w:r>
        <w:t xml:space="preserve"> (</w:t>
      </w:r>
      <w:r w:rsidRPr="004106DF">
        <w:t>Intel Corporation</w:t>
      </w:r>
      <w:r>
        <w:t>)</w:t>
      </w:r>
      <w:bookmarkEnd w:id="29"/>
      <w:r w:rsidR="00CC11E5">
        <w:t>, 3GPP RAN2 #112e, 2020</w:t>
      </w:r>
      <w:r w:rsidR="00C2006A" w:rsidRPr="00C2006A">
        <w:t xml:space="preserve"> </w:t>
      </w:r>
    </w:p>
    <w:p w14:paraId="1B35C38C" w14:textId="04965A99" w:rsidR="00C2006A" w:rsidRDefault="004E0CEF" w:rsidP="00311702">
      <w:pPr>
        <w:pStyle w:val="Reference"/>
      </w:pPr>
      <w:r w:rsidRPr="004E0CEF">
        <w:t>R2-2009106</w:t>
      </w:r>
      <w:r w:rsidRPr="004E0CEF">
        <w:tab/>
      </w:r>
      <w:r w:rsidR="00EF11BC">
        <w:t xml:space="preserve"> </w:t>
      </w:r>
      <w:r w:rsidRPr="004E0CEF">
        <w:t>Discussion on RRM relaxation</w:t>
      </w:r>
      <w:r w:rsidR="003F0B68">
        <w:t xml:space="preserve"> (</w:t>
      </w:r>
      <w:r w:rsidRPr="004E0CEF">
        <w:t>OPPO</w:t>
      </w:r>
      <w:r w:rsidR="003F0B68">
        <w:t>)</w:t>
      </w:r>
      <w:r w:rsidR="00CC11E5">
        <w:t>, 3GPP RAN2 #112e, 2020</w:t>
      </w:r>
    </w:p>
    <w:p w14:paraId="0BC001B4" w14:textId="2E07981A" w:rsidR="00C2006A" w:rsidRDefault="00800AD2" w:rsidP="006162B3">
      <w:pPr>
        <w:pStyle w:val="Reference"/>
      </w:pPr>
      <w:bookmarkStart w:id="30" w:name="_Ref61454923"/>
      <w:bookmarkStart w:id="31" w:name="_Ref61449659"/>
      <w:r w:rsidRPr="00800AD2">
        <w:t>R2-2009935</w:t>
      </w:r>
      <w:r w:rsidRPr="00800AD2">
        <w:tab/>
      </w:r>
      <w:proofErr w:type="spellStart"/>
      <w:r w:rsidRPr="00800AD2">
        <w:t>eDRX</w:t>
      </w:r>
      <w:proofErr w:type="spellEnd"/>
      <w:r w:rsidRPr="00800AD2">
        <w:t xml:space="preserve"> and RRM measurement relaxation for </w:t>
      </w:r>
      <w:proofErr w:type="spellStart"/>
      <w:r w:rsidRPr="00800AD2">
        <w:t>RedCap</w:t>
      </w:r>
      <w:proofErr w:type="spellEnd"/>
      <w:r w:rsidRPr="00800AD2">
        <w:t xml:space="preserve"> UE</w:t>
      </w:r>
      <w:r w:rsidR="00C819A9">
        <w:t xml:space="preserve"> (</w:t>
      </w:r>
      <w:r w:rsidRPr="00800AD2">
        <w:t xml:space="preserve">Huawei, </w:t>
      </w:r>
      <w:proofErr w:type="spellStart"/>
      <w:r w:rsidRPr="00800AD2">
        <w:t>HiSilicon</w:t>
      </w:r>
      <w:proofErr w:type="spellEnd"/>
      <w:r w:rsidR="00C819A9">
        <w:t>)</w:t>
      </w:r>
      <w:r w:rsidR="007D0F16">
        <w:t>, 3GPP RAN2 #112e, 2020</w:t>
      </w:r>
      <w:bookmarkEnd w:id="30"/>
      <w:r w:rsidRPr="00800AD2">
        <w:t xml:space="preserve"> </w:t>
      </w:r>
      <w:bookmarkEnd w:id="31"/>
    </w:p>
    <w:p w14:paraId="57138137" w14:textId="4670E1D7" w:rsidR="00D44397" w:rsidRDefault="00D44397" w:rsidP="00D44397">
      <w:pPr>
        <w:pStyle w:val="Reference"/>
      </w:pPr>
      <w:r>
        <w:t xml:space="preserve">R2-2010702 Report from Break-out session on R16 </w:t>
      </w:r>
      <w:proofErr w:type="spellStart"/>
      <w:r>
        <w:t>eMIMO</w:t>
      </w:r>
      <w:proofErr w:type="spellEnd"/>
      <w:r>
        <w:t>, CLI, PRN, RACS and R17 NTN and REDCAP. 3GPP RAN2 #112e, 2020</w:t>
      </w:r>
    </w:p>
    <w:p w14:paraId="69D2B69A" w14:textId="32066055" w:rsidR="00017F5A" w:rsidRPr="00017F5A" w:rsidRDefault="009E5A1A" w:rsidP="00017F5A">
      <w:pPr>
        <w:pStyle w:val="Reference"/>
      </w:pPr>
      <w:bookmarkStart w:id="32" w:name="_Ref61513831"/>
      <w:r w:rsidRPr="009E5A1A">
        <w:t>R2-</w:t>
      </w:r>
      <w:proofErr w:type="gramStart"/>
      <w:r w:rsidRPr="009E5A1A">
        <w:t>2006693</w:t>
      </w:r>
      <w:r>
        <w:t xml:space="preserve">  </w:t>
      </w:r>
      <w:r w:rsidR="00866CE3" w:rsidRPr="00866CE3">
        <w:t>RRM</w:t>
      </w:r>
      <w:proofErr w:type="gramEnd"/>
      <w:r w:rsidR="00866CE3" w:rsidRPr="00866CE3">
        <w:t xml:space="preserve"> Relaxation for Power Saving </w:t>
      </w:r>
      <w:r w:rsidR="00017F5A" w:rsidRPr="00017F5A">
        <w:t>(Vivo)</w:t>
      </w:r>
      <w:r w:rsidR="00522CE9">
        <w:t xml:space="preserve">, </w:t>
      </w:r>
      <w:r w:rsidR="00522CE9" w:rsidRPr="00522CE9">
        <w:t>3GPP RAN2 #11</w:t>
      </w:r>
      <w:r w:rsidR="00A413DE">
        <w:t>1</w:t>
      </w:r>
      <w:r w:rsidR="00522CE9" w:rsidRPr="00522CE9">
        <w:t>e, 2020</w:t>
      </w:r>
      <w:bookmarkEnd w:id="32"/>
    </w:p>
    <w:p w14:paraId="4EFBD22C" w14:textId="1F3111C3" w:rsidR="001415A9" w:rsidRDefault="001415A9" w:rsidP="00017F5A">
      <w:pPr>
        <w:pStyle w:val="Reference"/>
      </w:pPr>
      <w:r w:rsidRPr="001415A9">
        <w:t>R1-</w:t>
      </w:r>
      <w:proofErr w:type="gramStart"/>
      <w:r w:rsidRPr="001415A9">
        <w:t>1903831</w:t>
      </w:r>
      <w:r>
        <w:t xml:space="preserve">  </w:t>
      </w:r>
      <w:r w:rsidR="005D540C">
        <w:t>E</w:t>
      </w:r>
      <w:r w:rsidR="006F2654" w:rsidRPr="006F2654">
        <w:t>mail</w:t>
      </w:r>
      <w:proofErr w:type="gramEnd"/>
      <w:r w:rsidR="006F2654" w:rsidRPr="006F2654">
        <w:t xml:space="preserve"> discussion summary of [96-NR-11]: observation for reducing RRM measurement for SSBs by considering adjacent directional beams</w:t>
      </w:r>
      <w:r w:rsidR="005D540C">
        <w:t xml:space="preserve"> (Vivo)</w:t>
      </w:r>
      <w:r w:rsidR="00A953D6">
        <w:t xml:space="preserve">, </w:t>
      </w:r>
      <w:r w:rsidR="00802E44">
        <w:t>3GPP RAN1#96, 2019</w:t>
      </w:r>
    </w:p>
    <w:p w14:paraId="7394C2E1" w14:textId="44370A4C" w:rsidR="007D1B0D" w:rsidRDefault="00961F90" w:rsidP="00017F5A">
      <w:pPr>
        <w:pStyle w:val="Reference"/>
      </w:pPr>
      <w:bookmarkStart w:id="33" w:name="_Ref61454499"/>
      <w:r w:rsidRPr="00961F90">
        <w:t>R1-</w:t>
      </w:r>
      <w:proofErr w:type="gramStart"/>
      <w:r w:rsidRPr="00961F90">
        <w:t>1813184</w:t>
      </w:r>
      <w:r w:rsidR="0049165D">
        <w:t xml:space="preserve">  </w:t>
      </w:r>
      <w:r w:rsidR="0049165D" w:rsidRPr="0049165D">
        <w:t>RRM</w:t>
      </w:r>
      <w:proofErr w:type="gramEnd"/>
      <w:r w:rsidR="0049165D" w:rsidRPr="0049165D">
        <w:t xml:space="preserve"> aspects of NR UE power saving</w:t>
      </w:r>
      <w:r w:rsidR="0049165D">
        <w:t xml:space="preserve"> (Ericsson), 3GPP RAN1#95, 2018</w:t>
      </w:r>
      <w:bookmarkEnd w:id="33"/>
    </w:p>
    <w:bookmarkEnd w:id="26"/>
    <w:bookmarkEnd w:id="27"/>
    <w:p w14:paraId="61B5D22E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48135" w14:textId="77777777" w:rsidR="003800C9" w:rsidRDefault="003800C9">
      <w:r>
        <w:separator/>
      </w:r>
    </w:p>
  </w:endnote>
  <w:endnote w:type="continuationSeparator" w:id="0">
    <w:p w14:paraId="4967A2F6" w14:textId="77777777" w:rsidR="003800C9" w:rsidRDefault="003800C9">
      <w:r>
        <w:continuationSeparator/>
      </w:r>
    </w:p>
  </w:endnote>
  <w:endnote w:type="continuationNotice" w:id="1">
    <w:p w14:paraId="5FC515BE" w14:textId="77777777" w:rsidR="003800C9" w:rsidRDefault="003800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altName w:val="Ericsson Hilda Light"/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BF0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6D54D" w14:textId="77777777" w:rsidR="003800C9" w:rsidRDefault="003800C9">
      <w:r>
        <w:separator/>
      </w:r>
    </w:p>
  </w:footnote>
  <w:footnote w:type="continuationSeparator" w:id="0">
    <w:p w14:paraId="15EB4815" w14:textId="77777777" w:rsidR="003800C9" w:rsidRDefault="003800C9">
      <w:r>
        <w:continuationSeparator/>
      </w:r>
    </w:p>
  </w:footnote>
  <w:footnote w:type="continuationNotice" w:id="1">
    <w:p w14:paraId="6D424B17" w14:textId="77777777" w:rsidR="003800C9" w:rsidRDefault="003800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7708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768CE"/>
    <w:multiLevelType w:val="hybridMultilevel"/>
    <w:tmpl w:val="E6340E62"/>
    <w:lvl w:ilvl="0" w:tplc="3378E14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3E8E8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940182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E76688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2EA160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E94AAD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3E8C8F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140A64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030D48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3B6F12"/>
    <w:multiLevelType w:val="hybridMultilevel"/>
    <w:tmpl w:val="8E3E8AF6"/>
    <w:lvl w:ilvl="0" w:tplc="9788A1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5749B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2B6EC1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C54EA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F8EC70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D524B7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FFCF6B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EEC63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42243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0BB543A8"/>
    <w:multiLevelType w:val="hybridMultilevel"/>
    <w:tmpl w:val="BD54D352"/>
    <w:lvl w:ilvl="0" w:tplc="E8466FC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7542DD1"/>
    <w:multiLevelType w:val="hybridMultilevel"/>
    <w:tmpl w:val="EC06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74CE3"/>
    <w:multiLevelType w:val="hybridMultilevel"/>
    <w:tmpl w:val="B0DA0D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8172F7"/>
    <w:multiLevelType w:val="hybridMultilevel"/>
    <w:tmpl w:val="E67E1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9157BF"/>
    <w:multiLevelType w:val="hybridMultilevel"/>
    <w:tmpl w:val="EACE8D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75EC3"/>
    <w:multiLevelType w:val="hybridMultilevel"/>
    <w:tmpl w:val="B0DA0D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306C9"/>
    <w:multiLevelType w:val="hybridMultilevel"/>
    <w:tmpl w:val="E8B05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026A9"/>
    <w:multiLevelType w:val="hybridMultilevel"/>
    <w:tmpl w:val="9514A4A2"/>
    <w:lvl w:ilvl="0" w:tplc="7772E9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46A362C">
      <w:start w:val="2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284F910">
      <w:start w:val="24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F82896A">
      <w:start w:val="24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56E443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19CDA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EC26D0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95062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778E8E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DBF7A8F"/>
    <w:multiLevelType w:val="hybridMultilevel"/>
    <w:tmpl w:val="FBBC15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8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10"/>
  </w:num>
  <w:num w:numId="18">
    <w:abstractNumId w:val="12"/>
  </w:num>
  <w:num w:numId="19">
    <w:abstractNumId w:val="7"/>
  </w:num>
  <w:num w:numId="20">
    <w:abstractNumId w:val="32"/>
  </w:num>
  <w:num w:numId="21">
    <w:abstractNumId w:val="16"/>
  </w:num>
  <w:num w:numId="22">
    <w:abstractNumId w:val="31"/>
  </w:num>
  <w:num w:numId="23">
    <w:abstractNumId w:val="30"/>
  </w:num>
  <w:num w:numId="24">
    <w:abstractNumId w:val="27"/>
  </w:num>
  <w:num w:numId="25">
    <w:abstractNumId w:val="25"/>
  </w:num>
  <w:num w:numId="26">
    <w:abstractNumId w:val="5"/>
  </w:num>
  <w:num w:numId="27">
    <w:abstractNumId w:val="3"/>
  </w:num>
  <w:num w:numId="28">
    <w:abstractNumId w:val="11"/>
  </w:num>
  <w:num w:numId="29">
    <w:abstractNumId w:val="20"/>
  </w:num>
  <w:num w:numId="30">
    <w:abstractNumId w:val="23"/>
  </w:num>
  <w:num w:numId="31">
    <w:abstractNumId w:val="8"/>
  </w:num>
  <w:num w:numId="32">
    <w:abstractNumId w:val="9"/>
  </w:num>
  <w:num w:numId="33">
    <w:abstractNumId w:val="22"/>
  </w:num>
  <w:num w:numId="3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A58"/>
    <w:rsid w:val="000006E1"/>
    <w:rsid w:val="000013E6"/>
    <w:rsid w:val="00001426"/>
    <w:rsid w:val="00002A37"/>
    <w:rsid w:val="00004D07"/>
    <w:rsid w:val="0000564C"/>
    <w:rsid w:val="00006446"/>
    <w:rsid w:val="00006896"/>
    <w:rsid w:val="00007CDC"/>
    <w:rsid w:val="00011B28"/>
    <w:rsid w:val="00015D15"/>
    <w:rsid w:val="00016A8B"/>
    <w:rsid w:val="00017584"/>
    <w:rsid w:val="000176A6"/>
    <w:rsid w:val="00017F5A"/>
    <w:rsid w:val="00021681"/>
    <w:rsid w:val="000222B1"/>
    <w:rsid w:val="000229DC"/>
    <w:rsid w:val="000240B6"/>
    <w:rsid w:val="000247DD"/>
    <w:rsid w:val="0002564D"/>
    <w:rsid w:val="00025ECA"/>
    <w:rsid w:val="000279D6"/>
    <w:rsid w:val="00027CF5"/>
    <w:rsid w:val="000325B8"/>
    <w:rsid w:val="0003416B"/>
    <w:rsid w:val="00034C15"/>
    <w:rsid w:val="00034E63"/>
    <w:rsid w:val="00036BA1"/>
    <w:rsid w:val="0004168E"/>
    <w:rsid w:val="000422E2"/>
    <w:rsid w:val="00042F22"/>
    <w:rsid w:val="000444EF"/>
    <w:rsid w:val="00044EA9"/>
    <w:rsid w:val="00052A07"/>
    <w:rsid w:val="00053422"/>
    <w:rsid w:val="000534E3"/>
    <w:rsid w:val="000557E3"/>
    <w:rsid w:val="0005606A"/>
    <w:rsid w:val="00057117"/>
    <w:rsid w:val="000616E7"/>
    <w:rsid w:val="0006487E"/>
    <w:rsid w:val="00065E1A"/>
    <w:rsid w:val="000710B1"/>
    <w:rsid w:val="00071CD2"/>
    <w:rsid w:val="00074E4E"/>
    <w:rsid w:val="00076C6A"/>
    <w:rsid w:val="00077E5F"/>
    <w:rsid w:val="0008036A"/>
    <w:rsid w:val="00081AE6"/>
    <w:rsid w:val="00082148"/>
    <w:rsid w:val="000844FB"/>
    <w:rsid w:val="000855EB"/>
    <w:rsid w:val="00085B52"/>
    <w:rsid w:val="000866F2"/>
    <w:rsid w:val="000873C6"/>
    <w:rsid w:val="000879E8"/>
    <w:rsid w:val="0009009F"/>
    <w:rsid w:val="0009028D"/>
    <w:rsid w:val="000905E7"/>
    <w:rsid w:val="00091412"/>
    <w:rsid w:val="00091557"/>
    <w:rsid w:val="000924C1"/>
    <w:rsid w:val="000924F0"/>
    <w:rsid w:val="00093474"/>
    <w:rsid w:val="00093E41"/>
    <w:rsid w:val="0009438C"/>
    <w:rsid w:val="0009510F"/>
    <w:rsid w:val="000A14C8"/>
    <w:rsid w:val="000A1B7B"/>
    <w:rsid w:val="000A2BB3"/>
    <w:rsid w:val="000A411C"/>
    <w:rsid w:val="000A56F2"/>
    <w:rsid w:val="000B2719"/>
    <w:rsid w:val="000B378A"/>
    <w:rsid w:val="000B3A8F"/>
    <w:rsid w:val="000B4AB9"/>
    <w:rsid w:val="000B58C3"/>
    <w:rsid w:val="000B61E9"/>
    <w:rsid w:val="000C165A"/>
    <w:rsid w:val="000C1E12"/>
    <w:rsid w:val="000C277D"/>
    <w:rsid w:val="000C2E19"/>
    <w:rsid w:val="000C3227"/>
    <w:rsid w:val="000C6ECB"/>
    <w:rsid w:val="000D052F"/>
    <w:rsid w:val="000D0D07"/>
    <w:rsid w:val="000D2189"/>
    <w:rsid w:val="000D2B6A"/>
    <w:rsid w:val="000D46DB"/>
    <w:rsid w:val="000D4797"/>
    <w:rsid w:val="000D7B86"/>
    <w:rsid w:val="000E0527"/>
    <w:rsid w:val="000E1E92"/>
    <w:rsid w:val="000E1F55"/>
    <w:rsid w:val="000E38EC"/>
    <w:rsid w:val="000E5E48"/>
    <w:rsid w:val="000E7EE1"/>
    <w:rsid w:val="000F06D6"/>
    <w:rsid w:val="000F08C3"/>
    <w:rsid w:val="000F0EB1"/>
    <w:rsid w:val="000F1106"/>
    <w:rsid w:val="000F1FDE"/>
    <w:rsid w:val="000F3BE9"/>
    <w:rsid w:val="000F3F6C"/>
    <w:rsid w:val="000F4B56"/>
    <w:rsid w:val="000F5716"/>
    <w:rsid w:val="000F6DF3"/>
    <w:rsid w:val="001005FF"/>
    <w:rsid w:val="00103CB2"/>
    <w:rsid w:val="001045C5"/>
    <w:rsid w:val="001062E7"/>
    <w:rsid w:val="001062FB"/>
    <w:rsid w:val="001063E6"/>
    <w:rsid w:val="0011146C"/>
    <w:rsid w:val="00113CF4"/>
    <w:rsid w:val="00115250"/>
    <w:rsid w:val="001153EA"/>
    <w:rsid w:val="00115643"/>
    <w:rsid w:val="00116765"/>
    <w:rsid w:val="001219F5"/>
    <w:rsid w:val="00121A20"/>
    <w:rsid w:val="00122BD9"/>
    <w:rsid w:val="0012377F"/>
    <w:rsid w:val="00124314"/>
    <w:rsid w:val="00125FB9"/>
    <w:rsid w:val="001260EC"/>
    <w:rsid w:val="001267AD"/>
    <w:rsid w:val="00126B4A"/>
    <w:rsid w:val="00132FD0"/>
    <w:rsid w:val="001344C0"/>
    <w:rsid w:val="001346FA"/>
    <w:rsid w:val="00135252"/>
    <w:rsid w:val="00137AB5"/>
    <w:rsid w:val="00137F0B"/>
    <w:rsid w:val="00141116"/>
    <w:rsid w:val="0014116C"/>
    <w:rsid w:val="001411C9"/>
    <w:rsid w:val="001415A9"/>
    <w:rsid w:val="00145BE2"/>
    <w:rsid w:val="0015000D"/>
    <w:rsid w:val="00150D4C"/>
    <w:rsid w:val="00151859"/>
    <w:rsid w:val="00151E23"/>
    <w:rsid w:val="001526E0"/>
    <w:rsid w:val="001551B5"/>
    <w:rsid w:val="00161A14"/>
    <w:rsid w:val="001659C1"/>
    <w:rsid w:val="00170CE8"/>
    <w:rsid w:val="0017225D"/>
    <w:rsid w:val="00173A8E"/>
    <w:rsid w:val="001747D4"/>
    <w:rsid w:val="0017502C"/>
    <w:rsid w:val="0018052C"/>
    <w:rsid w:val="001808FB"/>
    <w:rsid w:val="0018143F"/>
    <w:rsid w:val="00181FF8"/>
    <w:rsid w:val="00187089"/>
    <w:rsid w:val="001900C5"/>
    <w:rsid w:val="00190166"/>
    <w:rsid w:val="00190AC1"/>
    <w:rsid w:val="00192217"/>
    <w:rsid w:val="0019341A"/>
    <w:rsid w:val="0019456F"/>
    <w:rsid w:val="00197DF9"/>
    <w:rsid w:val="001A0F6B"/>
    <w:rsid w:val="001A1981"/>
    <w:rsid w:val="001A1987"/>
    <w:rsid w:val="001A2564"/>
    <w:rsid w:val="001A38AC"/>
    <w:rsid w:val="001A5854"/>
    <w:rsid w:val="001A6173"/>
    <w:rsid w:val="001A6CBA"/>
    <w:rsid w:val="001B0D97"/>
    <w:rsid w:val="001B1345"/>
    <w:rsid w:val="001B31FC"/>
    <w:rsid w:val="001B5020"/>
    <w:rsid w:val="001B54A3"/>
    <w:rsid w:val="001B5A5D"/>
    <w:rsid w:val="001B7947"/>
    <w:rsid w:val="001C0E24"/>
    <w:rsid w:val="001C1CE5"/>
    <w:rsid w:val="001C3D2A"/>
    <w:rsid w:val="001C7B8B"/>
    <w:rsid w:val="001D08CC"/>
    <w:rsid w:val="001D14CB"/>
    <w:rsid w:val="001D32C3"/>
    <w:rsid w:val="001D51BA"/>
    <w:rsid w:val="001D53E7"/>
    <w:rsid w:val="001D6342"/>
    <w:rsid w:val="001D6D53"/>
    <w:rsid w:val="001E27E0"/>
    <w:rsid w:val="001E3216"/>
    <w:rsid w:val="001E4EF8"/>
    <w:rsid w:val="001E58E2"/>
    <w:rsid w:val="001E7AED"/>
    <w:rsid w:val="001F3916"/>
    <w:rsid w:val="001F4067"/>
    <w:rsid w:val="001F54C5"/>
    <w:rsid w:val="001F662C"/>
    <w:rsid w:val="001F7074"/>
    <w:rsid w:val="001F787D"/>
    <w:rsid w:val="00200490"/>
    <w:rsid w:val="00200ECB"/>
    <w:rsid w:val="00200F0E"/>
    <w:rsid w:val="00201584"/>
    <w:rsid w:val="00201F3A"/>
    <w:rsid w:val="00203F96"/>
    <w:rsid w:val="00204D0E"/>
    <w:rsid w:val="002069B2"/>
    <w:rsid w:val="00207FA3"/>
    <w:rsid w:val="0021012A"/>
    <w:rsid w:val="00214D6E"/>
    <w:rsid w:val="00214DA8"/>
    <w:rsid w:val="00215423"/>
    <w:rsid w:val="002158D1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716"/>
    <w:rsid w:val="00231724"/>
    <w:rsid w:val="002319E4"/>
    <w:rsid w:val="00235632"/>
    <w:rsid w:val="00235872"/>
    <w:rsid w:val="00241559"/>
    <w:rsid w:val="00241D5C"/>
    <w:rsid w:val="002435B3"/>
    <w:rsid w:val="00244587"/>
    <w:rsid w:val="002458EB"/>
    <w:rsid w:val="00247C5A"/>
    <w:rsid w:val="002500C8"/>
    <w:rsid w:val="00250262"/>
    <w:rsid w:val="002514E8"/>
    <w:rsid w:val="00252028"/>
    <w:rsid w:val="00256E6B"/>
    <w:rsid w:val="00257543"/>
    <w:rsid w:val="002617E7"/>
    <w:rsid w:val="00264228"/>
    <w:rsid w:val="00264334"/>
    <w:rsid w:val="0026473E"/>
    <w:rsid w:val="00265056"/>
    <w:rsid w:val="00266214"/>
    <w:rsid w:val="00267C83"/>
    <w:rsid w:val="002707D0"/>
    <w:rsid w:val="0027144F"/>
    <w:rsid w:val="00271813"/>
    <w:rsid w:val="002718D6"/>
    <w:rsid w:val="00271F3A"/>
    <w:rsid w:val="00273278"/>
    <w:rsid w:val="002737F4"/>
    <w:rsid w:val="002749EA"/>
    <w:rsid w:val="00277140"/>
    <w:rsid w:val="002775EB"/>
    <w:rsid w:val="0028002A"/>
    <w:rsid w:val="0028045E"/>
    <w:rsid w:val="002805F1"/>
    <w:rsid w:val="002805F5"/>
    <w:rsid w:val="00280751"/>
    <w:rsid w:val="002812A0"/>
    <w:rsid w:val="0028280A"/>
    <w:rsid w:val="00284714"/>
    <w:rsid w:val="002856DD"/>
    <w:rsid w:val="00286ACD"/>
    <w:rsid w:val="00287838"/>
    <w:rsid w:val="002907B5"/>
    <w:rsid w:val="002918E1"/>
    <w:rsid w:val="00292A28"/>
    <w:rsid w:val="00292EB7"/>
    <w:rsid w:val="00293C57"/>
    <w:rsid w:val="002946C3"/>
    <w:rsid w:val="00294B76"/>
    <w:rsid w:val="0029526A"/>
    <w:rsid w:val="00296227"/>
    <w:rsid w:val="00296F44"/>
    <w:rsid w:val="0029777D"/>
    <w:rsid w:val="00297F38"/>
    <w:rsid w:val="002A055E"/>
    <w:rsid w:val="002A1345"/>
    <w:rsid w:val="002A13E9"/>
    <w:rsid w:val="002A17C2"/>
    <w:rsid w:val="002A1D4E"/>
    <w:rsid w:val="002A1E1B"/>
    <w:rsid w:val="002A2869"/>
    <w:rsid w:val="002A2FC8"/>
    <w:rsid w:val="002A50B4"/>
    <w:rsid w:val="002A5E33"/>
    <w:rsid w:val="002A6D5A"/>
    <w:rsid w:val="002B24D6"/>
    <w:rsid w:val="002B5C0F"/>
    <w:rsid w:val="002B6D3C"/>
    <w:rsid w:val="002B7E3A"/>
    <w:rsid w:val="002C1DCB"/>
    <w:rsid w:val="002C30A7"/>
    <w:rsid w:val="002C41E6"/>
    <w:rsid w:val="002C5B73"/>
    <w:rsid w:val="002C757C"/>
    <w:rsid w:val="002C7D03"/>
    <w:rsid w:val="002D071A"/>
    <w:rsid w:val="002D34B2"/>
    <w:rsid w:val="002D41AC"/>
    <w:rsid w:val="002D48B0"/>
    <w:rsid w:val="002D5B37"/>
    <w:rsid w:val="002D5B61"/>
    <w:rsid w:val="002D69F4"/>
    <w:rsid w:val="002D6C29"/>
    <w:rsid w:val="002D7637"/>
    <w:rsid w:val="002E17F2"/>
    <w:rsid w:val="002E2FA1"/>
    <w:rsid w:val="002E2FB9"/>
    <w:rsid w:val="002E39C0"/>
    <w:rsid w:val="002E759D"/>
    <w:rsid w:val="002E7C20"/>
    <w:rsid w:val="002E7CAE"/>
    <w:rsid w:val="002F2771"/>
    <w:rsid w:val="002F37A9"/>
    <w:rsid w:val="002F3932"/>
    <w:rsid w:val="002F4399"/>
    <w:rsid w:val="00300BDF"/>
    <w:rsid w:val="00300CF5"/>
    <w:rsid w:val="003019EC"/>
    <w:rsid w:val="00301CE6"/>
    <w:rsid w:val="0030256B"/>
    <w:rsid w:val="00302AC1"/>
    <w:rsid w:val="00304211"/>
    <w:rsid w:val="0030496B"/>
    <w:rsid w:val="0030501F"/>
    <w:rsid w:val="00307BA1"/>
    <w:rsid w:val="00310647"/>
    <w:rsid w:val="00311702"/>
    <w:rsid w:val="00311E82"/>
    <w:rsid w:val="003130BF"/>
    <w:rsid w:val="00313EE5"/>
    <w:rsid w:val="00313FD6"/>
    <w:rsid w:val="003143BD"/>
    <w:rsid w:val="00315363"/>
    <w:rsid w:val="00316868"/>
    <w:rsid w:val="00317BC4"/>
    <w:rsid w:val="00317C63"/>
    <w:rsid w:val="003203ED"/>
    <w:rsid w:val="00321476"/>
    <w:rsid w:val="00322C9F"/>
    <w:rsid w:val="003236DD"/>
    <w:rsid w:val="00324D23"/>
    <w:rsid w:val="0032739A"/>
    <w:rsid w:val="00330F89"/>
    <w:rsid w:val="003316B0"/>
    <w:rsid w:val="00331751"/>
    <w:rsid w:val="00334579"/>
    <w:rsid w:val="00335858"/>
    <w:rsid w:val="00335977"/>
    <w:rsid w:val="00336BDA"/>
    <w:rsid w:val="00336D59"/>
    <w:rsid w:val="00342BD7"/>
    <w:rsid w:val="00344648"/>
    <w:rsid w:val="0034517A"/>
    <w:rsid w:val="00346238"/>
    <w:rsid w:val="003468A9"/>
    <w:rsid w:val="00346DB5"/>
    <w:rsid w:val="003477B1"/>
    <w:rsid w:val="003513C0"/>
    <w:rsid w:val="00351566"/>
    <w:rsid w:val="00351F36"/>
    <w:rsid w:val="00356D05"/>
    <w:rsid w:val="00356EB5"/>
    <w:rsid w:val="0035725F"/>
    <w:rsid w:val="00357380"/>
    <w:rsid w:val="003602D9"/>
    <w:rsid w:val="003604CE"/>
    <w:rsid w:val="00362244"/>
    <w:rsid w:val="00363FF7"/>
    <w:rsid w:val="0036596E"/>
    <w:rsid w:val="00365DA1"/>
    <w:rsid w:val="00370E47"/>
    <w:rsid w:val="00372965"/>
    <w:rsid w:val="003742AC"/>
    <w:rsid w:val="00375672"/>
    <w:rsid w:val="003771E8"/>
    <w:rsid w:val="00377CE1"/>
    <w:rsid w:val="003800C9"/>
    <w:rsid w:val="003824F5"/>
    <w:rsid w:val="00385BF0"/>
    <w:rsid w:val="00385FDC"/>
    <w:rsid w:val="003923DA"/>
    <w:rsid w:val="00392CE5"/>
    <w:rsid w:val="003932D9"/>
    <w:rsid w:val="003935B9"/>
    <w:rsid w:val="003939FF"/>
    <w:rsid w:val="00394B2B"/>
    <w:rsid w:val="00397DD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55F"/>
    <w:rsid w:val="003B4568"/>
    <w:rsid w:val="003B4A4D"/>
    <w:rsid w:val="003B64BB"/>
    <w:rsid w:val="003B7FE5"/>
    <w:rsid w:val="003C11C8"/>
    <w:rsid w:val="003C2702"/>
    <w:rsid w:val="003C4975"/>
    <w:rsid w:val="003C613B"/>
    <w:rsid w:val="003C6323"/>
    <w:rsid w:val="003C7806"/>
    <w:rsid w:val="003D109F"/>
    <w:rsid w:val="003D1894"/>
    <w:rsid w:val="003D2478"/>
    <w:rsid w:val="003D3C45"/>
    <w:rsid w:val="003D5B1F"/>
    <w:rsid w:val="003D6AA4"/>
    <w:rsid w:val="003E15FA"/>
    <w:rsid w:val="003E1C4B"/>
    <w:rsid w:val="003E266B"/>
    <w:rsid w:val="003E54CA"/>
    <w:rsid w:val="003E55E4"/>
    <w:rsid w:val="003E74E3"/>
    <w:rsid w:val="003F05C7"/>
    <w:rsid w:val="003F0693"/>
    <w:rsid w:val="003F0B68"/>
    <w:rsid w:val="003F1772"/>
    <w:rsid w:val="003F2A78"/>
    <w:rsid w:val="003F2CD4"/>
    <w:rsid w:val="003F6BBE"/>
    <w:rsid w:val="004000E8"/>
    <w:rsid w:val="00401FA3"/>
    <w:rsid w:val="00402E2B"/>
    <w:rsid w:val="0040512B"/>
    <w:rsid w:val="00405CA5"/>
    <w:rsid w:val="00406EE3"/>
    <w:rsid w:val="00407CD3"/>
    <w:rsid w:val="00410134"/>
    <w:rsid w:val="004106DF"/>
    <w:rsid w:val="00410B72"/>
    <w:rsid w:val="00410F18"/>
    <w:rsid w:val="0041263E"/>
    <w:rsid w:val="00413AAC"/>
    <w:rsid w:val="00413E92"/>
    <w:rsid w:val="00415597"/>
    <w:rsid w:val="00416493"/>
    <w:rsid w:val="0041749F"/>
    <w:rsid w:val="00421105"/>
    <w:rsid w:val="00422141"/>
    <w:rsid w:val="00422AA4"/>
    <w:rsid w:val="004242F4"/>
    <w:rsid w:val="00425B21"/>
    <w:rsid w:val="0042625E"/>
    <w:rsid w:val="0042638B"/>
    <w:rsid w:val="00427248"/>
    <w:rsid w:val="00430AB2"/>
    <w:rsid w:val="004327BE"/>
    <w:rsid w:val="00433900"/>
    <w:rsid w:val="00433FAC"/>
    <w:rsid w:val="0043731E"/>
    <w:rsid w:val="00437447"/>
    <w:rsid w:val="0043782D"/>
    <w:rsid w:val="00441A92"/>
    <w:rsid w:val="00442B5B"/>
    <w:rsid w:val="004431DC"/>
    <w:rsid w:val="00444F56"/>
    <w:rsid w:val="00446488"/>
    <w:rsid w:val="004517AA"/>
    <w:rsid w:val="004527D9"/>
    <w:rsid w:val="00452CAC"/>
    <w:rsid w:val="00453AD2"/>
    <w:rsid w:val="00456718"/>
    <w:rsid w:val="00457565"/>
    <w:rsid w:val="004578A0"/>
    <w:rsid w:val="00457B71"/>
    <w:rsid w:val="004644CF"/>
    <w:rsid w:val="004669E2"/>
    <w:rsid w:val="004679B2"/>
    <w:rsid w:val="004679EE"/>
    <w:rsid w:val="00470C31"/>
    <w:rsid w:val="004715E6"/>
    <w:rsid w:val="00471DE0"/>
    <w:rsid w:val="004734D0"/>
    <w:rsid w:val="004753EC"/>
    <w:rsid w:val="0047556B"/>
    <w:rsid w:val="00477768"/>
    <w:rsid w:val="00483455"/>
    <w:rsid w:val="00484187"/>
    <w:rsid w:val="004871FE"/>
    <w:rsid w:val="0049165D"/>
    <w:rsid w:val="00492BC5"/>
    <w:rsid w:val="004960CD"/>
    <w:rsid w:val="004964F1"/>
    <w:rsid w:val="004A16BC"/>
    <w:rsid w:val="004A1775"/>
    <w:rsid w:val="004A2B94"/>
    <w:rsid w:val="004A2DC4"/>
    <w:rsid w:val="004A541B"/>
    <w:rsid w:val="004A799C"/>
    <w:rsid w:val="004B0E29"/>
    <w:rsid w:val="004B10D1"/>
    <w:rsid w:val="004B4393"/>
    <w:rsid w:val="004B6228"/>
    <w:rsid w:val="004B6F6A"/>
    <w:rsid w:val="004B71DA"/>
    <w:rsid w:val="004B7C0C"/>
    <w:rsid w:val="004C0F47"/>
    <w:rsid w:val="004C1CA0"/>
    <w:rsid w:val="004C3898"/>
    <w:rsid w:val="004D0867"/>
    <w:rsid w:val="004D36B1"/>
    <w:rsid w:val="004D536C"/>
    <w:rsid w:val="004D7EBD"/>
    <w:rsid w:val="004E0CE8"/>
    <w:rsid w:val="004E0CEF"/>
    <w:rsid w:val="004E0F3D"/>
    <w:rsid w:val="004E1465"/>
    <w:rsid w:val="004E18CB"/>
    <w:rsid w:val="004E1E7F"/>
    <w:rsid w:val="004E2680"/>
    <w:rsid w:val="004E28F9"/>
    <w:rsid w:val="004E2E0F"/>
    <w:rsid w:val="004E2FED"/>
    <w:rsid w:val="004E462E"/>
    <w:rsid w:val="004E56DC"/>
    <w:rsid w:val="004E6421"/>
    <w:rsid w:val="004E6A91"/>
    <w:rsid w:val="004E76F4"/>
    <w:rsid w:val="004F092C"/>
    <w:rsid w:val="004F0B4E"/>
    <w:rsid w:val="004F0B6C"/>
    <w:rsid w:val="004F1739"/>
    <w:rsid w:val="004F2078"/>
    <w:rsid w:val="004F21FC"/>
    <w:rsid w:val="004F4DA3"/>
    <w:rsid w:val="004F5675"/>
    <w:rsid w:val="004F76C2"/>
    <w:rsid w:val="00500502"/>
    <w:rsid w:val="005030C4"/>
    <w:rsid w:val="00506557"/>
    <w:rsid w:val="0050677A"/>
    <w:rsid w:val="005077C7"/>
    <w:rsid w:val="0051025D"/>
    <w:rsid w:val="005108D8"/>
    <w:rsid w:val="00511654"/>
    <w:rsid w:val="005116F9"/>
    <w:rsid w:val="00511F64"/>
    <w:rsid w:val="00512A07"/>
    <w:rsid w:val="005153A7"/>
    <w:rsid w:val="00515B67"/>
    <w:rsid w:val="005219CF"/>
    <w:rsid w:val="00521BA5"/>
    <w:rsid w:val="0052287C"/>
    <w:rsid w:val="00522CE9"/>
    <w:rsid w:val="005243CE"/>
    <w:rsid w:val="00525CC2"/>
    <w:rsid w:val="00525D52"/>
    <w:rsid w:val="00526FF6"/>
    <w:rsid w:val="0053064E"/>
    <w:rsid w:val="00534B59"/>
    <w:rsid w:val="00536759"/>
    <w:rsid w:val="0053681E"/>
    <w:rsid w:val="00536D0E"/>
    <w:rsid w:val="00537C62"/>
    <w:rsid w:val="00541A86"/>
    <w:rsid w:val="00543627"/>
    <w:rsid w:val="005452F0"/>
    <w:rsid w:val="00545F58"/>
    <w:rsid w:val="00546970"/>
    <w:rsid w:val="00546FAF"/>
    <w:rsid w:val="00550026"/>
    <w:rsid w:val="005500F3"/>
    <w:rsid w:val="00550A71"/>
    <w:rsid w:val="00552D4B"/>
    <w:rsid w:val="0055474F"/>
    <w:rsid w:val="00554E19"/>
    <w:rsid w:val="005554DB"/>
    <w:rsid w:val="0055569F"/>
    <w:rsid w:val="00560663"/>
    <w:rsid w:val="0056121F"/>
    <w:rsid w:val="0056159F"/>
    <w:rsid w:val="00562085"/>
    <w:rsid w:val="00562F0E"/>
    <w:rsid w:val="00563699"/>
    <w:rsid w:val="00566B61"/>
    <w:rsid w:val="00571EB0"/>
    <w:rsid w:val="00572215"/>
    <w:rsid w:val="00572505"/>
    <w:rsid w:val="00580722"/>
    <w:rsid w:val="00580FBC"/>
    <w:rsid w:val="00582809"/>
    <w:rsid w:val="00582BDF"/>
    <w:rsid w:val="00583ABD"/>
    <w:rsid w:val="00584F89"/>
    <w:rsid w:val="0058798C"/>
    <w:rsid w:val="005900FA"/>
    <w:rsid w:val="0059192D"/>
    <w:rsid w:val="00591E4D"/>
    <w:rsid w:val="005935A4"/>
    <w:rsid w:val="005948C2"/>
    <w:rsid w:val="00595DCA"/>
    <w:rsid w:val="0059779B"/>
    <w:rsid w:val="00597A66"/>
    <w:rsid w:val="005A209A"/>
    <w:rsid w:val="005A2DE4"/>
    <w:rsid w:val="005A3DD6"/>
    <w:rsid w:val="005A51F4"/>
    <w:rsid w:val="005A662D"/>
    <w:rsid w:val="005B03F9"/>
    <w:rsid w:val="005B05D5"/>
    <w:rsid w:val="005B1409"/>
    <w:rsid w:val="005B2A6D"/>
    <w:rsid w:val="005B35D7"/>
    <w:rsid w:val="005B392A"/>
    <w:rsid w:val="005B3AA3"/>
    <w:rsid w:val="005B6F83"/>
    <w:rsid w:val="005B76A9"/>
    <w:rsid w:val="005B7DE3"/>
    <w:rsid w:val="005C4A58"/>
    <w:rsid w:val="005C4B23"/>
    <w:rsid w:val="005C70C5"/>
    <w:rsid w:val="005C74FB"/>
    <w:rsid w:val="005D1602"/>
    <w:rsid w:val="005D39C5"/>
    <w:rsid w:val="005D4D58"/>
    <w:rsid w:val="005D540C"/>
    <w:rsid w:val="005E1636"/>
    <w:rsid w:val="005E1F32"/>
    <w:rsid w:val="005E385F"/>
    <w:rsid w:val="005E5B81"/>
    <w:rsid w:val="005F1684"/>
    <w:rsid w:val="005F222D"/>
    <w:rsid w:val="005F2CB1"/>
    <w:rsid w:val="005F3025"/>
    <w:rsid w:val="005F30D0"/>
    <w:rsid w:val="005F32EE"/>
    <w:rsid w:val="005F375A"/>
    <w:rsid w:val="005F42E2"/>
    <w:rsid w:val="005F618C"/>
    <w:rsid w:val="005F70BD"/>
    <w:rsid w:val="005F79F9"/>
    <w:rsid w:val="0060283C"/>
    <w:rsid w:val="00604F14"/>
    <w:rsid w:val="0060514B"/>
    <w:rsid w:val="00607323"/>
    <w:rsid w:val="00607E6B"/>
    <w:rsid w:val="00611B83"/>
    <w:rsid w:val="00611B8E"/>
    <w:rsid w:val="00613257"/>
    <w:rsid w:val="006134CD"/>
    <w:rsid w:val="00613933"/>
    <w:rsid w:val="00615ED2"/>
    <w:rsid w:val="006162B3"/>
    <w:rsid w:val="00620A71"/>
    <w:rsid w:val="00620D80"/>
    <w:rsid w:val="006234A6"/>
    <w:rsid w:val="00625207"/>
    <w:rsid w:val="00626D77"/>
    <w:rsid w:val="00626FE7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3ED5"/>
    <w:rsid w:val="00645791"/>
    <w:rsid w:val="0064624E"/>
    <w:rsid w:val="00650AB9"/>
    <w:rsid w:val="0065267F"/>
    <w:rsid w:val="00655733"/>
    <w:rsid w:val="006558E5"/>
    <w:rsid w:val="00655ACD"/>
    <w:rsid w:val="006560E7"/>
    <w:rsid w:val="00656A92"/>
    <w:rsid w:val="00656DDE"/>
    <w:rsid w:val="0066011D"/>
    <w:rsid w:val="006607C0"/>
    <w:rsid w:val="00661211"/>
    <w:rsid w:val="006613A6"/>
    <w:rsid w:val="006627A2"/>
    <w:rsid w:val="00662CFB"/>
    <w:rsid w:val="006634E6"/>
    <w:rsid w:val="006655EE"/>
    <w:rsid w:val="00665B55"/>
    <w:rsid w:val="00667EE7"/>
    <w:rsid w:val="00670922"/>
    <w:rsid w:val="00670BE1"/>
    <w:rsid w:val="0067218F"/>
    <w:rsid w:val="00673E13"/>
    <w:rsid w:val="006741CC"/>
    <w:rsid w:val="006741F2"/>
    <w:rsid w:val="00674CC3"/>
    <w:rsid w:val="00675C72"/>
    <w:rsid w:val="0067651B"/>
    <w:rsid w:val="006771F9"/>
    <w:rsid w:val="006776D7"/>
    <w:rsid w:val="006800C1"/>
    <w:rsid w:val="00681003"/>
    <w:rsid w:val="006817C9"/>
    <w:rsid w:val="00683ECE"/>
    <w:rsid w:val="00690DFE"/>
    <w:rsid w:val="00694C58"/>
    <w:rsid w:val="00695FC2"/>
    <w:rsid w:val="00696949"/>
    <w:rsid w:val="00697052"/>
    <w:rsid w:val="006A3BCB"/>
    <w:rsid w:val="006A46FB"/>
    <w:rsid w:val="006A55F2"/>
    <w:rsid w:val="006A5E28"/>
    <w:rsid w:val="006A5F61"/>
    <w:rsid w:val="006A697B"/>
    <w:rsid w:val="006A7AFF"/>
    <w:rsid w:val="006B0BA2"/>
    <w:rsid w:val="006B1816"/>
    <w:rsid w:val="006B2099"/>
    <w:rsid w:val="006B50CF"/>
    <w:rsid w:val="006B75F0"/>
    <w:rsid w:val="006C03B8"/>
    <w:rsid w:val="006C2453"/>
    <w:rsid w:val="006C362E"/>
    <w:rsid w:val="006C3AE7"/>
    <w:rsid w:val="006C5EC9"/>
    <w:rsid w:val="006C6059"/>
    <w:rsid w:val="006C7522"/>
    <w:rsid w:val="006D2915"/>
    <w:rsid w:val="006D3165"/>
    <w:rsid w:val="006D36FE"/>
    <w:rsid w:val="006D6CB4"/>
    <w:rsid w:val="006D6F08"/>
    <w:rsid w:val="006E062C"/>
    <w:rsid w:val="006E0FEB"/>
    <w:rsid w:val="006E1C82"/>
    <w:rsid w:val="006E28B7"/>
    <w:rsid w:val="006E2A9B"/>
    <w:rsid w:val="006E3310"/>
    <w:rsid w:val="006E4E39"/>
    <w:rsid w:val="006E525E"/>
    <w:rsid w:val="006E565E"/>
    <w:rsid w:val="006E673D"/>
    <w:rsid w:val="006E74A8"/>
    <w:rsid w:val="006E7D3B"/>
    <w:rsid w:val="006F0F19"/>
    <w:rsid w:val="006F1B70"/>
    <w:rsid w:val="006F2654"/>
    <w:rsid w:val="006F341D"/>
    <w:rsid w:val="006F3CDE"/>
    <w:rsid w:val="006F52AF"/>
    <w:rsid w:val="006F58D4"/>
    <w:rsid w:val="006F6582"/>
    <w:rsid w:val="007009C1"/>
    <w:rsid w:val="00701131"/>
    <w:rsid w:val="0070346E"/>
    <w:rsid w:val="00704DAD"/>
    <w:rsid w:val="00704EDB"/>
    <w:rsid w:val="00706101"/>
    <w:rsid w:val="00707072"/>
    <w:rsid w:val="00707D61"/>
    <w:rsid w:val="00712287"/>
    <w:rsid w:val="00712772"/>
    <w:rsid w:val="00713F27"/>
    <w:rsid w:val="007148D3"/>
    <w:rsid w:val="007150EE"/>
    <w:rsid w:val="00715B9A"/>
    <w:rsid w:val="00717FBC"/>
    <w:rsid w:val="00723396"/>
    <w:rsid w:val="00724E8D"/>
    <w:rsid w:val="007257D0"/>
    <w:rsid w:val="00725814"/>
    <w:rsid w:val="007265ED"/>
    <w:rsid w:val="00726EA6"/>
    <w:rsid w:val="00727208"/>
    <w:rsid w:val="00727680"/>
    <w:rsid w:val="00727ADF"/>
    <w:rsid w:val="00730696"/>
    <w:rsid w:val="00731E30"/>
    <w:rsid w:val="00733341"/>
    <w:rsid w:val="00734394"/>
    <w:rsid w:val="007348B1"/>
    <w:rsid w:val="00735131"/>
    <w:rsid w:val="007362A6"/>
    <w:rsid w:val="00736A54"/>
    <w:rsid w:val="00736D7D"/>
    <w:rsid w:val="00740D28"/>
    <w:rsid w:val="00740E58"/>
    <w:rsid w:val="00741A6C"/>
    <w:rsid w:val="007445A0"/>
    <w:rsid w:val="00744C16"/>
    <w:rsid w:val="0074524B"/>
    <w:rsid w:val="00747CF4"/>
    <w:rsid w:val="00747D8B"/>
    <w:rsid w:val="00751228"/>
    <w:rsid w:val="007571E1"/>
    <w:rsid w:val="007574A3"/>
    <w:rsid w:val="00757A16"/>
    <w:rsid w:val="007604B2"/>
    <w:rsid w:val="00760F5F"/>
    <w:rsid w:val="007611AF"/>
    <w:rsid w:val="00761599"/>
    <w:rsid w:val="00761623"/>
    <w:rsid w:val="007639D8"/>
    <w:rsid w:val="00765130"/>
    <w:rsid w:val="00765281"/>
    <w:rsid w:val="00765C76"/>
    <w:rsid w:val="00766BAD"/>
    <w:rsid w:val="007678CA"/>
    <w:rsid w:val="00767DB9"/>
    <w:rsid w:val="007729A2"/>
    <w:rsid w:val="007733FD"/>
    <w:rsid w:val="00773ED5"/>
    <w:rsid w:val="00774D94"/>
    <w:rsid w:val="00775499"/>
    <w:rsid w:val="007755F2"/>
    <w:rsid w:val="007757F2"/>
    <w:rsid w:val="00776971"/>
    <w:rsid w:val="007803B6"/>
    <w:rsid w:val="00780A80"/>
    <w:rsid w:val="0078177E"/>
    <w:rsid w:val="0078304C"/>
    <w:rsid w:val="00783673"/>
    <w:rsid w:val="007837A0"/>
    <w:rsid w:val="00785490"/>
    <w:rsid w:val="00786BBC"/>
    <w:rsid w:val="00790E5C"/>
    <w:rsid w:val="00791415"/>
    <w:rsid w:val="007925EA"/>
    <w:rsid w:val="00793B84"/>
    <w:rsid w:val="00793C88"/>
    <w:rsid w:val="00793CD8"/>
    <w:rsid w:val="00795C92"/>
    <w:rsid w:val="00796231"/>
    <w:rsid w:val="007971F2"/>
    <w:rsid w:val="00797BA7"/>
    <w:rsid w:val="007A0940"/>
    <w:rsid w:val="007A1CB3"/>
    <w:rsid w:val="007A23AD"/>
    <w:rsid w:val="007A306F"/>
    <w:rsid w:val="007A43A6"/>
    <w:rsid w:val="007A58A6"/>
    <w:rsid w:val="007A5BA4"/>
    <w:rsid w:val="007A6D13"/>
    <w:rsid w:val="007A7D21"/>
    <w:rsid w:val="007B03CA"/>
    <w:rsid w:val="007B3D2D"/>
    <w:rsid w:val="007B50AE"/>
    <w:rsid w:val="007B51DF"/>
    <w:rsid w:val="007C05DD"/>
    <w:rsid w:val="007C337F"/>
    <w:rsid w:val="007C3D18"/>
    <w:rsid w:val="007C5A6B"/>
    <w:rsid w:val="007C60BF"/>
    <w:rsid w:val="007C6A07"/>
    <w:rsid w:val="007C7157"/>
    <w:rsid w:val="007C75A1"/>
    <w:rsid w:val="007C77A5"/>
    <w:rsid w:val="007D04E5"/>
    <w:rsid w:val="007D0809"/>
    <w:rsid w:val="007D0F16"/>
    <w:rsid w:val="007D1B0D"/>
    <w:rsid w:val="007D52FE"/>
    <w:rsid w:val="007D5901"/>
    <w:rsid w:val="007D7526"/>
    <w:rsid w:val="007E26A3"/>
    <w:rsid w:val="007E2DF9"/>
    <w:rsid w:val="007E31CB"/>
    <w:rsid w:val="007E3DF7"/>
    <w:rsid w:val="007E4610"/>
    <w:rsid w:val="007E4715"/>
    <w:rsid w:val="007E505B"/>
    <w:rsid w:val="007E7091"/>
    <w:rsid w:val="007F142A"/>
    <w:rsid w:val="007F3E90"/>
    <w:rsid w:val="007F4E2F"/>
    <w:rsid w:val="007F6048"/>
    <w:rsid w:val="00800AD2"/>
    <w:rsid w:val="0080147B"/>
    <w:rsid w:val="00802E44"/>
    <w:rsid w:val="00803FAE"/>
    <w:rsid w:val="0080605F"/>
    <w:rsid w:val="008075EF"/>
    <w:rsid w:val="00807786"/>
    <w:rsid w:val="00811225"/>
    <w:rsid w:val="00811FCB"/>
    <w:rsid w:val="008124D0"/>
    <w:rsid w:val="00813890"/>
    <w:rsid w:val="008158D6"/>
    <w:rsid w:val="008165B2"/>
    <w:rsid w:val="00817196"/>
    <w:rsid w:val="008204A3"/>
    <w:rsid w:val="008216FD"/>
    <w:rsid w:val="008235DB"/>
    <w:rsid w:val="0082392B"/>
    <w:rsid w:val="00824A90"/>
    <w:rsid w:val="00824AB4"/>
    <w:rsid w:val="00825C42"/>
    <w:rsid w:val="00825D25"/>
    <w:rsid w:val="00827550"/>
    <w:rsid w:val="00827D6F"/>
    <w:rsid w:val="00831A22"/>
    <w:rsid w:val="00833B65"/>
    <w:rsid w:val="00836903"/>
    <w:rsid w:val="00837489"/>
    <w:rsid w:val="008376AC"/>
    <w:rsid w:val="00842D6A"/>
    <w:rsid w:val="0084308F"/>
    <w:rsid w:val="008444E8"/>
    <w:rsid w:val="0084492F"/>
    <w:rsid w:val="00844E80"/>
    <w:rsid w:val="00846FE7"/>
    <w:rsid w:val="00847037"/>
    <w:rsid w:val="00855616"/>
    <w:rsid w:val="00856911"/>
    <w:rsid w:val="008578B6"/>
    <w:rsid w:val="00857E2F"/>
    <w:rsid w:val="0086115C"/>
    <w:rsid w:val="00864653"/>
    <w:rsid w:val="00866CE3"/>
    <w:rsid w:val="008677FD"/>
    <w:rsid w:val="00867BCE"/>
    <w:rsid w:val="008703A9"/>
    <w:rsid w:val="008706D4"/>
    <w:rsid w:val="00870F8A"/>
    <w:rsid w:val="00870FC9"/>
    <w:rsid w:val="00871509"/>
    <w:rsid w:val="008719A4"/>
    <w:rsid w:val="00871CA1"/>
    <w:rsid w:val="00871D23"/>
    <w:rsid w:val="00874312"/>
    <w:rsid w:val="0087437C"/>
    <w:rsid w:val="00875CD7"/>
    <w:rsid w:val="00876B4D"/>
    <w:rsid w:val="00877F18"/>
    <w:rsid w:val="00881139"/>
    <w:rsid w:val="00884F12"/>
    <w:rsid w:val="0088507C"/>
    <w:rsid w:val="008921E9"/>
    <w:rsid w:val="008941E3"/>
    <w:rsid w:val="00894A88"/>
    <w:rsid w:val="00895386"/>
    <w:rsid w:val="0089538C"/>
    <w:rsid w:val="00896313"/>
    <w:rsid w:val="008A1368"/>
    <w:rsid w:val="008A21FF"/>
    <w:rsid w:val="008A2CE2"/>
    <w:rsid w:val="008A30AC"/>
    <w:rsid w:val="008A346B"/>
    <w:rsid w:val="008A3983"/>
    <w:rsid w:val="008A44B8"/>
    <w:rsid w:val="008A51A8"/>
    <w:rsid w:val="008A54C7"/>
    <w:rsid w:val="008A5B53"/>
    <w:rsid w:val="008A6217"/>
    <w:rsid w:val="008A6A2A"/>
    <w:rsid w:val="008A77D8"/>
    <w:rsid w:val="008A79B2"/>
    <w:rsid w:val="008A7B7F"/>
    <w:rsid w:val="008B0483"/>
    <w:rsid w:val="008B120C"/>
    <w:rsid w:val="008B1B6F"/>
    <w:rsid w:val="008B2E71"/>
    <w:rsid w:val="008B51A0"/>
    <w:rsid w:val="008B592A"/>
    <w:rsid w:val="008B78E6"/>
    <w:rsid w:val="008B7B5C"/>
    <w:rsid w:val="008C0C99"/>
    <w:rsid w:val="008C149C"/>
    <w:rsid w:val="008C2017"/>
    <w:rsid w:val="008C4958"/>
    <w:rsid w:val="008C4BAA"/>
    <w:rsid w:val="008C6AE8"/>
    <w:rsid w:val="008C6D7E"/>
    <w:rsid w:val="008C7573"/>
    <w:rsid w:val="008D00A5"/>
    <w:rsid w:val="008D34F1"/>
    <w:rsid w:val="008D39D8"/>
    <w:rsid w:val="008D573E"/>
    <w:rsid w:val="008D6D1A"/>
    <w:rsid w:val="008D7FAB"/>
    <w:rsid w:val="008E065E"/>
    <w:rsid w:val="008E0927"/>
    <w:rsid w:val="008E1909"/>
    <w:rsid w:val="008E59BE"/>
    <w:rsid w:val="008E7017"/>
    <w:rsid w:val="008F01C8"/>
    <w:rsid w:val="008F0397"/>
    <w:rsid w:val="008F1EAB"/>
    <w:rsid w:val="008F2926"/>
    <w:rsid w:val="008F33DC"/>
    <w:rsid w:val="008F43C7"/>
    <w:rsid w:val="008F477F"/>
    <w:rsid w:val="008F5668"/>
    <w:rsid w:val="00901A19"/>
    <w:rsid w:val="00902350"/>
    <w:rsid w:val="0090336B"/>
    <w:rsid w:val="009048AD"/>
    <w:rsid w:val="009053AA"/>
    <w:rsid w:val="00905564"/>
    <w:rsid w:val="00906939"/>
    <w:rsid w:val="009074DA"/>
    <w:rsid w:val="00907CB8"/>
    <w:rsid w:val="00910456"/>
    <w:rsid w:val="00910B7D"/>
    <w:rsid w:val="00911DFB"/>
    <w:rsid w:val="00912D49"/>
    <w:rsid w:val="009139D9"/>
    <w:rsid w:val="00914AD8"/>
    <w:rsid w:val="00916079"/>
    <w:rsid w:val="0091621D"/>
    <w:rsid w:val="00917CE9"/>
    <w:rsid w:val="00920BF2"/>
    <w:rsid w:val="00922010"/>
    <w:rsid w:val="0092359A"/>
    <w:rsid w:val="00924B57"/>
    <w:rsid w:val="00925265"/>
    <w:rsid w:val="00927BA4"/>
    <w:rsid w:val="00931BD9"/>
    <w:rsid w:val="00933E62"/>
    <w:rsid w:val="00935FDF"/>
    <w:rsid w:val="009368F3"/>
    <w:rsid w:val="00941636"/>
    <w:rsid w:val="00941A25"/>
    <w:rsid w:val="00941E71"/>
    <w:rsid w:val="009432D4"/>
    <w:rsid w:val="009435D3"/>
    <w:rsid w:val="00943742"/>
    <w:rsid w:val="00944B6A"/>
    <w:rsid w:val="00945176"/>
    <w:rsid w:val="00945C05"/>
    <w:rsid w:val="00946945"/>
    <w:rsid w:val="009471B5"/>
    <w:rsid w:val="00947713"/>
    <w:rsid w:val="00950BF4"/>
    <w:rsid w:val="00950DE7"/>
    <w:rsid w:val="00953920"/>
    <w:rsid w:val="00953D47"/>
    <w:rsid w:val="0095681E"/>
    <w:rsid w:val="009572D4"/>
    <w:rsid w:val="0096150C"/>
    <w:rsid w:val="00961921"/>
    <w:rsid w:val="00961F90"/>
    <w:rsid w:val="00962ACA"/>
    <w:rsid w:val="00963069"/>
    <w:rsid w:val="0096430A"/>
    <w:rsid w:val="0096554B"/>
    <w:rsid w:val="0096584A"/>
    <w:rsid w:val="00965D57"/>
    <w:rsid w:val="0096658D"/>
    <w:rsid w:val="00971F08"/>
    <w:rsid w:val="009730BD"/>
    <w:rsid w:val="00974B3D"/>
    <w:rsid w:val="009751AA"/>
    <w:rsid w:val="0097603D"/>
    <w:rsid w:val="00976949"/>
    <w:rsid w:val="0097738F"/>
    <w:rsid w:val="00977FEB"/>
    <w:rsid w:val="00980477"/>
    <w:rsid w:val="00982648"/>
    <w:rsid w:val="00985253"/>
    <w:rsid w:val="009853B3"/>
    <w:rsid w:val="00985FFE"/>
    <w:rsid w:val="00987FB1"/>
    <w:rsid w:val="00990630"/>
    <w:rsid w:val="00991761"/>
    <w:rsid w:val="0099418F"/>
    <w:rsid w:val="00994DCA"/>
    <w:rsid w:val="009960EC"/>
    <w:rsid w:val="009970DD"/>
    <w:rsid w:val="009A0FBA"/>
    <w:rsid w:val="009A1601"/>
    <w:rsid w:val="009A3BB6"/>
    <w:rsid w:val="009A462D"/>
    <w:rsid w:val="009A5CBA"/>
    <w:rsid w:val="009A7D17"/>
    <w:rsid w:val="009B1F30"/>
    <w:rsid w:val="009B3AC2"/>
    <w:rsid w:val="009B4CF0"/>
    <w:rsid w:val="009B4DF4"/>
    <w:rsid w:val="009B4FAC"/>
    <w:rsid w:val="009B564E"/>
    <w:rsid w:val="009B5A7B"/>
    <w:rsid w:val="009B688B"/>
    <w:rsid w:val="009B7765"/>
    <w:rsid w:val="009B7E87"/>
    <w:rsid w:val="009C0169"/>
    <w:rsid w:val="009C2D5C"/>
    <w:rsid w:val="009C403E"/>
    <w:rsid w:val="009C7C06"/>
    <w:rsid w:val="009D4FF0"/>
    <w:rsid w:val="009D672B"/>
    <w:rsid w:val="009D703C"/>
    <w:rsid w:val="009D718F"/>
    <w:rsid w:val="009E068F"/>
    <w:rsid w:val="009E14E0"/>
    <w:rsid w:val="009E1792"/>
    <w:rsid w:val="009E230B"/>
    <w:rsid w:val="009E35DB"/>
    <w:rsid w:val="009E47A3"/>
    <w:rsid w:val="009E5A1A"/>
    <w:rsid w:val="009F08F3"/>
    <w:rsid w:val="009F1DEC"/>
    <w:rsid w:val="009F2427"/>
    <w:rsid w:val="009F2C64"/>
    <w:rsid w:val="009F2F1C"/>
    <w:rsid w:val="009F3110"/>
    <w:rsid w:val="009F344F"/>
    <w:rsid w:val="009F356E"/>
    <w:rsid w:val="009F4AEB"/>
    <w:rsid w:val="00A031D8"/>
    <w:rsid w:val="00A0350A"/>
    <w:rsid w:val="00A03F6E"/>
    <w:rsid w:val="00A048A8"/>
    <w:rsid w:val="00A04F49"/>
    <w:rsid w:val="00A076D0"/>
    <w:rsid w:val="00A13E54"/>
    <w:rsid w:val="00A14135"/>
    <w:rsid w:val="00A15354"/>
    <w:rsid w:val="00A16CF9"/>
    <w:rsid w:val="00A17F63"/>
    <w:rsid w:val="00A2193B"/>
    <w:rsid w:val="00A22322"/>
    <w:rsid w:val="00A2351A"/>
    <w:rsid w:val="00A264A9"/>
    <w:rsid w:val="00A26DCF"/>
    <w:rsid w:val="00A2773B"/>
    <w:rsid w:val="00A27741"/>
    <w:rsid w:val="00A27785"/>
    <w:rsid w:val="00A30187"/>
    <w:rsid w:val="00A307BD"/>
    <w:rsid w:val="00A3448A"/>
    <w:rsid w:val="00A36297"/>
    <w:rsid w:val="00A413DE"/>
    <w:rsid w:val="00A41E2B"/>
    <w:rsid w:val="00A45B74"/>
    <w:rsid w:val="00A51593"/>
    <w:rsid w:val="00A5251A"/>
    <w:rsid w:val="00A52E1D"/>
    <w:rsid w:val="00A55A36"/>
    <w:rsid w:val="00A576A5"/>
    <w:rsid w:val="00A57FE9"/>
    <w:rsid w:val="00A61499"/>
    <w:rsid w:val="00A62A77"/>
    <w:rsid w:val="00A63483"/>
    <w:rsid w:val="00A657D7"/>
    <w:rsid w:val="00A660AC"/>
    <w:rsid w:val="00A66530"/>
    <w:rsid w:val="00A66E16"/>
    <w:rsid w:val="00A67E6C"/>
    <w:rsid w:val="00A7006E"/>
    <w:rsid w:val="00A705DA"/>
    <w:rsid w:val="00A71B99"/>
    <w:rsid w:val="00A72753"/>
    <w:rsid w:val="00A73865"/>
    <w:rsid w:val="00A739D0"/>
    <w:rsid w:val="00A741E1"/>
    <w:rsid w:val="00A761D4"/>
    <w:rsid w:val="00A76509"/>
    <w:rsid w:val="00A77EC4"/>
    <w:rsid w:val="00A85ADB"/>
    <w:rsid w:val="00A90B31"/>
    <w:rsid w:val="00A92879"/>
    <w:rsid w:val="00A9365A"/>
    <w:rsid w:val="00A9421F"/>
    <w:rsid w:val="00A9442A"/>
    <w:rsid w:val="00A94D27"/>
    <w:rsid w:val="00A953D6"/>
    <w:rsid w:val="00AA016F"/>
    <w:rsid w:val="00AA0A78"/>
    <w:rsid w:val="00AA1ED6"/>
    <w:rsid w:val="00AA343E"/>
    <w:rsid w:val="00AA51D6"/>
    <w:rsid w:val="00AA71C2"/>
    <w:rsid w:val="00AB0BC8"/>
    <w:rsid w:val="00AB11CA"/>
    <w:rsid w:val="00AB14D9"/>
    <w:rsid w:val="00AB1639"/>
    <w:rsid w:val="00AB4298"/>
    <w:rsid w:val="00AB4AB8"/>
    <w:rsid w:val="00AB5636"/>
    <w:rsid w:val="00AB655E"/>
    <w:rsid w:val="00AB6643"/>
    <w:rsid w:val="00AC007F"/>
    <w:rsid w:val="00AC0187"/>
    <w:rsid w:val="00AC11AC"/>
    <w:rsid w:val="00AC2ECD"/>
    <w:rsid w:val="00AC3119"/>
    <w:rsid w:val="00AC3772"/>
    <w:rsid w:val="00AC3F6A"/>
    <w:rsid w:val="00AC49FB"/>
    <w:rsid w:val="00AC5908"/>
    <w:rsid w:val="00AC5A10"/>
    <w:rsid w:val="00AC7721"/>
    <w:rsid w:val="00AD0AA3"/>
    <w:rsid w:val="00AD0DA9"/>
    <w:rsid w:val="00AD1B77"/>
    <w:rsid w:val="00AD3989"/>
    <w:rsid w:val="00AD3F94"/>
    <w:rsid w:val="00AD4A5A"/>
    <w:rsid w:val="00AE27AC"/>
    <w:rsid w:val="00AE2BAD"/>
    <w:rsid w:val="00AE3C11"/>
    <w:rsid w:val="00AE40E0"/>
    <w:rsid w:val="00AE4DBA"/>
    <w:rsid w:val="00AE4F07"/>
    <w:rsid w:val="00AE5628"/>
    <w:rsid w:val="00AE79DA"/>
    <w:rsid w:val="00AF0987"/>
    <w:rsid w:val="00AF09B0"/>
    <w:rsid w:val="00AF1C5D"/>
    <w:rsid w:val="00AF42D7"/>
    <w:rsid w:val="00AF7792"/>
    <w:rsid w:val="00B006FE"/>
    <w:rsid w:val="00B007CB"/>
    <w:rsid w:val="00B0096E"/>
    <w:rsid w:val="00B01399"/>
    <w:rsid w:val="00B02AA9"/>
    <w:rsid w:val="00B02FA3"/>
    <w:rsid w:val="00B05084"/>
    <w:rsid w:val="00B07E29"/>
    <w:rsid w:val="00B11284"/>
    <w:rsid w:val="00B1171B"/>
    <w:rsid w:val="00B13DE4"/>
    <w:rsid w:val="00B13FE2"/>
    <w:rsid w:val="00B157F9"/>
    <w:rsid w:val="00B16572"/>
    <w:rsid w:val="00B17268"/>
    <w:rsid w:val="00B17D2B"/>
    <w:rsid w:val="00B20256"/>
    <w:rsid w:val="00B20D09"/>
    <w:rsid w:val="00B21CFF"/>
    <w:rsid w:val="00B2657D"/>
    <w:rsid w:val="00B26912"/>
    <w:rsid w:val="00B2763F"/>
    <w:rsid w:val="00B27AAC"/>
    <w:rsid w:val="00B30929"/>
    <w:rsid w:val="00B33B3C"/>
    <w:rsid w:val="00B34362"/>
    <w:rsid w:val="00B369BE"/>
    <w:rsid w:val="00B372AA"/>
    <w:rsid w:val="00B40445"/>
    <w:rsid w:val="00B409E0"/>
    <w:rsid w:val="00B41888"/>
    <w:rsid w:val="00B444BF"/>
    <w:rsid w:val="00B45A52"/>
    <w:rsid w:val="00B46175"/>
    <w:rsid w:val="00B548B7"/>
    <w:rsid w:val="00B601C5"/>
    <w:rsid w:val="00B621F0"/>
    <w:rsid w:val="00B63DD8"/>
    <w:rsid w:val="00B664C7"/>
    <w:rsid w:val="00B7342B"/>
    <w:rsid w:val="00B739B8"/>
    <w:rsid w:val="00B739F6"/>
    <w:rsid w:val="00B75F00"/>
    <w:rsid w:val="00B81A6C"/>
    <w:rsid w:val="00B85283"/>
    <w:rsid w:val="00B85DE5"/>
    <w:rsid w:val="00B90F73"/>
    <w:rsid w:val="00B93A34"/>
    <w:rsid w:val="00B93B59"/>
    <w:rsid w:val="00B9406A"/>
    <w:rsid w:val="00B95286"/>
    <w:rsid w:val="00B95859"/>
    <w:rsid w:val="00B96903"/>
    <w:rsid w:val="00BA2280"/>
    <w:rsid w:val="00BA2A08"/>
    <w:rsid w:val="00BA56D2"/>
    <w:rsid w:val="00BA76E0"/>
    <w:rsid w:val="00BA7B98"/>
    <w:rsid w:val="00BA7DF3"/>
    <w:rsid w:val="00BB2A25"/>
    <w:rsid w:val="00BB40B9"/>
    <w:rsid w:val="00BB43A1"/>
    <w:rsid w:val="00BB51E9"/>
    <w:rsid w:val="00BB6657"/>
    <w:rsid w:val="00BB70CF"/>
    <w:rsid w:val="00BB7733"/>
    <w:rsid w:val="00BC0FDC"/>
    <w:rsid w:val="00BC2396"/>
    <w:rsid w:val="00BC3053"/>
    <w:rsid w:val="00BC313E"/>
    <w:rsid w:val="00BC4D2E"/>
    <w:rsid w:val="00BC5492"/>
    <w:rsid w:val="00BC5E5C"/>
    <w:rsid w:val="00BC6C50"/>
    <w:rsid w:val="00BD231C"/>
    <w:rsid w:val="00BD2BF0"/>
    <w:rsid w:val="00BD3E45"/>
    <w:rsid w:val="00BD48AC"/>
    <w:rsid w:val="00BD5F1A"/>
    <w:rsid w:val="00BD66AD"/>
    <w:rsid w:val="00BD6DB8"/>
    <w:rsid w:val="00BD725F"/>
    <w:rsid w:val="00BE0257"/>
    <w:rsid w:val="00BE0A4D"/>
    <w:rsid w:val="00BE1234"/>
    <w:rsid w:val="00BE2FA6"/>
    <w:rsid w:val="00BE333F"/>
    <w:rsid w:val="00BE3890"/>
    <w:rsid w:val="00BE53CA"/>
    <w:rsid w:val="00BE550E"/>
    <w:rsid w:val="00BE6C36"/>
    <w:rsid w:val="00BE7406"/>
    <w:rsid w:val="00BE7603"/>
    <w:rsid w:val="00BF1B75"/>
    <w:rsid w:val="00BF2B9F"/>
    <w:rsid w:val="00BF3279"/>
    <w:rsid w:val="00BF4755"/>
    <w:rsid w:val="00BF631A"/>
    <w:rsid w:val="00BF74C7"/>
    <w:rsid w:val="00C015F1"/>
    <w:rsid w:val="00C01F33"/>
    <w:rsid w:val="00C02CC6"/>
    <w:rsid w:val="00C03A53"/>
    <w:rsid w:val="00C040F7"/>
    <w:rsid w:val="00C044AB"/>
    <w:rsid w:val="00C05706"/>
    <w:rsid w:val="00C066DA"/>
    <w:rsid w:val="00C07377"/>
    <w:rsid w:val="00C10478"/>
    <w:rsid w:val="00C10E57"/>
    <w:rsid w:val="00C12107"/>
    <w:rsid w:val="00C14D4B"/>
    <w:rsid w:val="00C154BB"/>
    <w:rsid w:val="00C15EEC"/>
    <w:rsid w:val="00C2006A"/>
    <w:rsid w:val="00C21351"/>
    <w:rsid w:val="00C2432A"/>
    <w:rsid w:val="00C25000"/>
    <w:rsid w:val="00C25040"/>
    <w:rsid w:val="00C265BA"/>
    <w:rsid w:val="00C268E6"/>
    <w:rsid w:val="00C279B5"/>
    <w:rsid w:val="00C27C45"/>
    <w:rsid w:val="00C321FE"/>
    <w:rsid w:val="00C36F51"/>
    <w:rsid w:val="00C3719D"/>
    <w:rsid w:val="00C37CB2"/>
    <w:rsid w:val="00C42A09"/>
    <w:rsid w:val="00C46835"/>
    <w:rsid w:val="00C47342"/>
    <w:rsid w:val="00C473A5"/>
    <w:rsid w:val="00C5050E"/>
    <w:rsid w:val="00C51814"/>
    <w:rsid w:val="00C51A82"/>
    <w:rsid w:val="00C54196"/>
    <w:rsid w:val="00C54995"/>
    <w:rsid w:val="00C54D41"/>
    <w:rsid w:val="00C60783"/>
    <w:rsid w:val="00C60C2F"/>
    <w:rsid w:val="00C613A1"/>
    <w:rsid w:val="00C63313"/>
    <w:rsid w:val="00C64672"/>
    <w:rsid w:val="00C70697"/>
    <w:rsid w:val="00C709E0"/>
    <w:rsid w:val="00C72093"/>
    <w:rsid w:val="00C72EF4"/>
    <w:rsid w:val="00C744FE"/>
    <w:rsid w:val="00C75067"/>
    <w:rsid w:val="00C75D2F"/>
    <w:rsid w:val="00C767BE"/>
    <w:rsid w:val="00C76E3C"/>
    <w:rsid w:val="00C8026F"/>
    <w:rsid w:val="00C81568"/>
    <w:rsid w:val="00C81918"/>
    <w:rsid w:val="00C819A9"/>
    <w:rsid w:val="00C85161"/>
    <w:rsid w:val="00C8568E"/>
    <w:rsid w:val="00C867AC"/>
    <w:rsid w:val="00C9027A"/>
    <w:rsid w:val="00C9068E"/>
    <w:rsid w:val="00C91253"/>
    <w:rsid w:val="00C91513"/>
    <w:rsid w:val="00C928B5"/>
    <w:rsid w:val="00C93438"/>
    <w:rsid w:val="00C93814"/>
    <w:rsid w:val="00C93C4B"/>
    <w:rsid w:val="00C93D0D"/>
    <w:rsid w:val="00C944AB"/>
    <w:rsid w:val="00C95B40"/>
    <w:rsid w:val="00C965EC"/>
    <w:rsid w:val="00CA14A1"/>
    <w:rsid w:val="00CA1B44"/>
    <w:rsid w:val="00CA1ED8"/>
    <w:rsid w:val="00CA2905"/>
    <w:rsid w:val="00CA3FDF"/>
    <w:rsid w:val="00CA5D4C"/>
    <w:rsid w:val="00CB0AD3"/>
    <w:rsid w:val="00CB1F63"/>
    <w:rsid w:val="00CB5694"/>
    <w:rsid w:val="00CB7170"/>
    <w:rsid w:val="00CC01C3"/>
    <w:rsid w:val="00CC040E"/>
    <w:rsid w:val="00CC111F"/>
    <w:rsid w:val="00CC11E5"/>
    <w:rsid w:val="00CC2011"/>
    <w:rsid w:val="00CC3EA0"/>
    <w:rsid w:val="00CC3FCE"/>
    <w:rsid w:val="00CC4E9B"/>
    <w:rsid w:val="00CC7B45"/>
    <w:rsid w:val="00CC7BE2"/>
    <w:rsid w:val="00CD1188"/>
    <w:rsid w:val="00CD1DF6"/>
    <w:rsid w:val="00CD2ED1"/>
    <w:rsid w:val="00CD337B"/>
    <w:rsid w:val="00CD5A2B"/>
    <w:rsid w:val="00CD723F"/>
    <w:rsid w:val="00CE0424"/>
    <w:rsid w:val="00CE1FE1"/>
    <w:rsid w:val="00CE2505"/>
    <w:rsid w:val="00CE35B4"/>
    <w:rsid w:val="00CE594B"/>
    <w:rsid w:val="00CE619C"/>
    <w:rsid w:val="00CE7561"/>
    <w:rsid w:val="00CE7774"/>
    <w:rsid w:val="00CF1354"/>
    <w:rsid w:val="00CF1A99"/>
    <w:rsid w:val="00CF3B1F"/>
    <w:rsid w:val="00CF3BF6"/>
    <w:rsid w:val="00CF4844"/>
    <w:rsid w:val="00CF625B"/>
    <w:rsid w:val="00CF62A6"/>
    <w:rsid w:val="00CF687E"/>
    <w:rsid w:val="00CF73E0"/>
    <w:rsid w:val="00D0349B"/>
    <w:rsid w:val="00D0370B"/>
    <w:rsid w:val="00D05FD2"/>
    <w:rsid w:val="00D06C4A"/>
    <w:rsid w:val="00D07CCA"/>
    <w:rsid w:val="00D10249"/>
    <w:rsid w:val="00D10A0F"/>
    <w:rsid w:val="00D115C3"/>
    <w:rsid w:val="00D11897"/>
    <w:rsid w:val="00D11C8B"/>
    <w:rsid w:val="00D13135"/>
    <w:rsid w:val="00D132A5"/>
    <w:rsid w:val="00D13E4E"/>
    <w:rsid w:val="00D20E67"/>
    <w:rsid w:val="00D220DF"/>
    <w:rsid w:val="00D23569"/>
    <w:rsid w:val="00D239A7"/>
    <w:rsid w:val="00D23F47"/>
    <w:rsid w:val="00D26F18"/>
    <w:rsid w:val="00D270A0"/>
    <w:rsid w:val="00D3033A"/>
    <w:rsid w:val="00D3034A"/>
    <w:rsid w:val="00D34154"/>
    <w:rsid w:val="00D361A3"/>
    <w:rsid w:val="00D36B0F"/>
    <w:rsid w:val="00D36E71"/>
    <w:rsid w:val="00D37BB4"/>
    <w:rsid w:val="00D37D87"/>
    <w:rsid w:val="00D40B33"/>
    <w:rsid w:val="00D4107F"/>
    <w:rsid w:val="00D422F4"/>
    <w:rsid w:val="00D42C35"/>
    <w:rsid w:val="00D4318F"/>
    <w:rsid w:val="00D438BF"/>
    <w:rsid w:val="00D44002"/>
    <w:rsid w:val="00D440F8"/>
    <w:rsid w:val="00D44397"/>
    <w:rsid w:val="00D45BDE"/>
    <w:rsid w:val="00D46452"/>
    <w:rsid w:val="00D46A29"/>
    <w:rsid w:val="00D47700"/>
    <w:rsid w:val="00D546FF"/>
    <w:rsid w:val="00D55AD5"/>
    <w:rsid w:val="00D5746C"/>
    <w:rsid w:val="00D576CA"/>
    <w:rsid w:val="00D57F12"/>
    <w:rsid w:val="00D60389"/>
    <w:rsid w:val="00D61AF5"/>
    <w:rsid w:val="00D62819"/>
    <w:rsid w:val="00D63B54"/>
    <w:rsid w:val="00D64651"/>
    <w:rsid w:val="00D652B5"/>
    <w:rsid w:val="00D652EB"/>
    <w:rsid w:val="00D66155"/>
    <w:rsid w:val="00D708B0"/>
    <w:rsid w:val="00D7446E"/>
    <w:rsid w:val="00D776F5"/>
    <w:rsid w:val="00D77B1D"/>
    <w:rsid w:val="00D8021F"/>
    <w:rsid w:val="00D80383"/>
    <w:rsid w:val="00D823C6"/>
    <w:rsid w:val="00D8327F"/>
    <w:rsid w:val="00D83CA6"/>
    <w:rsid w:val="00D84C2A"/>
    <w:rsid w:val="00D86CA3"/>
    <w:rsid w:val="00D871CE"/>
    <w:rsid w:val="00D87FD6"/>
    <w:rsid w:val="00D9196D"/>
    <w:rsid w:val="00D92781"/>
    <w:rsid w:val="00D92982"/>
    <w:rsid w:val="00D9310F"/>
    <w:rsid w:val="00DA305E"/>
    <w:rsid w:val="00DA3149"/>
    <w:rsid w:val="00DA5417"/>
    <w:rsid w:val="00DA56E8"/>
    <w:rsid w:val="00DB0A9F"/>
    <w:rsid w:val="00DB27D7"/>
    <w:rsid w:val="00DB295D"/>
    <w:rsid w:val="00DB377D"/>
    <w:rsid w:val="00DB54B8"/>
    <w:rsid w:val="00DB57C3"/>
    <w:rsid w:val="00DB6639"/>
    <w:rsid w:val="00DB6DD6"/>
    <w:rsid w:val="00DB6EEC"/>
    <w:rsid w:val="00DC131A"/>
    <w:rsid w:val="00DC2D36"/>
    <w:rsid w:val="00DC3EC5"/>
    <w:rsid w:val="00DC53EF"/>
    <w:rsid w:val="00DC5694"/>
    <w:rsid w:val="00DC5709"/>
    <w:rsid w:val="00DC7DC1"/>
    <w:rsid w:val="00DD06E9"/>
    <w:rsid w:val="00DD0727"/>
    <w:rsid w:val="00DD2246"/>
    <w:rsid w:val="00DD6801"/>
    <w:rsid w:val="00DD7142"/>
    <w:rsid w:val="00DE0F25"/>
    <w:rsid w:val="00DE356C"/>
    <w:rsid w:val="00DE5608"/>
    <w:rsid w:val="00DE58D0"/>
    <w:rsid w:val="00DE654F"/>
    <w:rsid w:val="00DF0B6E"/>
    <w:rsid w:val="00DF15E0"/>
    <w:rsid w:val="00DF37A0"/>
    <w:rsid w:val="00DF4E4D"/>
    <w:rsid w:val="00DF6E53"/>
    <w:rsid w:val="00E045CC"/>
    <w:rsid w:val="00E06355"/>
    <w:rsid w:val="00E110E7"/>
    <w:rsid w:val="00E112FC"/>
    <w:rsid w:val="00E11B20"/>
    <w:rsid w:val="00E13F0A"/>
    <w:rsid w:val="00E14558"/>
    <w:rsid w:val="00E1608C"/>
    <w:rsid w:val="00E17957"/>
    <w:rsid w:val="00E17FA2"/>
    <w:rsid w:val="00E17FDF"/>
    <w:rsid w:val="00E20F89"/>
    <w:rsid w:val="00E22330"/>
    <w:rsid w:val="00E23383"/>
    <w:rsid w:val="00E26063"/>
    <w:rsid w:val="00E276F0"/>
    <w:rsid w:val="00E30B5A"/>
    <w:rsid w:val="00E31012"/>
    <w:rsid w:val="00E3123D"/>
    <w:rsid w:val="00E31461"/>
    <w:rsid w:val="00E31D43"/>
    <w:rsid w:val="00E32608"/>
    <w:rsid w:val="00E326C2"/>
    <w:rsid w:val="00E327D2"/>
    <w:rsid w:val="00E34188"/>
    <w:rsid w:val="00E34B6E"/>
    <w:rsid w:val="00E35559"/>
    <w:rsid w:val="00E360D2"/>
    <w:rsid w:val="00E3664E"/>
    <w:rsid w:val="00E3723A"/>
    <w:rsid w:val="00E37860"/>
    <w:rsid w:val="00E41FD3"/>
    <w:rsid w:val="00E4208A"/>
    <w:rsid w:val="00E446F1"/>
    <w:rsid w:val="00E45F0C"/>
    <w:rsid w:val="00E46886"/>
    <w:rsid w:val="00E475FD"/>
    <w:rsid w:val="00E47AEF"/>
    <w:rsid w:val="00E50121"/>
    <w:rsid w:val="00E50C57"/>
    <w:rsid w:val="00E51FC7"/>
    <w:rsid w:val="00E52692"/>
    <w:rsid w:val="00E53B75"/>
    <w:rsid w:val="00E54E3B"/>
    <w:rsid w:val="00E5572D"/>
    <w:rsid w:val="00E57565"/>
    <w:rsid w:val="00E60AA7"/>
    <w:rsid w:val="00E61A13"/>
    <w:rsid w:val="00E6367E"/>
    <w:rsid w:val="00E63838"/>
    <w:rsid w:val="00E64434"/>
    <w:rsid w:val="00E6470F"/>
    <w:rsid w:val="00E67C51"/>
    <w:rsid w:val="00E712A6"/>
    <w:rsid w:val="00E71DA9"/>
    <w:rsid w:val="00E72EFC"/>
    <w:rsid w:val="00E756A5"/>
    <w:rsid w:val="00E758EC"/>
    <w:rsid w:val="00E76362"/>
    <w:rsid w:val="00E773B3"/>
    <w:rsid w:val="00E80307"/>
    <w:rsid w:val="00E8234C"/>
    <w:rsid w:val="00E830FF"/>
    <w:rsid w:val="00E8360A"/>
    <w:rsid w:val="00E83AA9"/>
    <w:rsid w:val="00E85928"/>
    <w:rsid w:val="00E87822"/>
    <w:rsid w:val="00E90395"/>
    <w:rsid w:val="00E90E49"/>
    <w:rsid w:val="00E917F9"/>
    <w:rsid w:val="00E9291C"/>
    <w:rsid w:val="00E93FFE"/>
    <w:rsid w:val="00E9436C"/>
    <w:rsid w:val="00E94F8A"/>
    <w:rsid w:val="00E958E2"/>
    <w:rsid w:val="00E95B2E"/>
    <w:rsid w:val="00E97CAD"/>
    <w:rsid w:val="00EA02E6"/>
    <w:rsid w:val="00EA0A46"/>
    <w:rsid w:val="00EA119B"/>
    <w:rsid w:val="00EA2100"/>
    <w:rsid w:val="00EA2F51"/>
    <w:rsid w:val="00EA3C7E"/>
    <w:rsid w:val="00EA4C08"/>
    <w:rsid w:val="00EA5D22"/>
    <w:rsid w:val="00EA7A41"/>
    <w:rsid w:val="00EB077B"/>
    <w:rsid w:val="00EB21EA"/>
    <w:rsid w:val="00EB39BC"/>
    <w:rsid w:val="00EB4EA2"/>
    <w:rsid w:val="00EB5DE3"/>
    <w:rsid w:val="00EB7A7F"/>
    <w:rsid w:val="00EC24D5"/>
    <w:rsid w:val="00EC27C6"/>
    <w:rsid w:val="00EC3E28"/>
    <w:rsid w:val="00EC4207"/>
    <w:rsid w:val="00EC44E5"/>
    <w:rsid w:val="00EC5653"/>
    <w:rsid w:val="00EC71CE"/>
    <w:rsid w:val="00ED1006"/>
    <w:rsid w:val="00ED2B8B"/>
    <w:rsid w:val="00ED392B"/>
    <w:rsid w:val="00ED45BC"/>
    <w:rsid w:val="00ED4933"/>
    <w:rsid w:val="00ED5D16"/>
    <w:rsid w:val="00ED622F"/>
    <w:rsid w:val="00EE0646"/>
    <w:rsid w:val="00EE21D3"/>
    <w:rsid w:val="00EE71BC"/>
    <w:rsid w:val="00EE788C"/>
    <w:rsid w:val="00EE7C55"/>
    <w:rsid w:val="00EF11BC"/>
    <w:rsid w:val="00EF18FE"/>
    <w:rsid w:val="00EF20EC"/>
    <w:rsid w:val="00EF5787"/>
    <w:rsid w:val="00EF60D0"/>
    <w:rsid w:val="00EF68B0"/>
    <w:rsid w:val="00F02F6E"/>
    <w:rsid w:val="00F0528D"/>
    <w:rsid w:val="00F05E0A"/>
    <w:rsid w:val="00F06C67"/>
    <w:rsid w:val="00F06DFD"/>
    <w:rsid w:val="00F071D1"/>
    <w:rsid w:val="00F07533"/>
    <w:rsid w:val="00F10629"/>
    <w:rsid w:val="00F13D62"/>
    <w:rsid w:val="00F15FA5"/>
    <w:rsid w:val="00F209B7"/>
    <w:rsid w:val="00F20F5C"/>
    <w:rsid w:val="00F2376F"/>
    <w:rsid w:val="00F243D8"/>
    <w:rsid w:val="00F24CEC"/>
    <w:rsid w:val="00F27C60"/>
    <w:rsid w:val="00F30828"/>
    <w:rsid w:val="00F313D6"/>
    <w:rsid w:val="00F3235E"/>
    <w:rsid w:val="00F33267"/>
    <w:rsid w:val="00F35F92"/>
    <w:rsid w:val="00F36A06"/>
    <w:rsid w:val="00F40F0C"/>
    <w:rsid w:val="00F42C78"/>
    <w:rsid w:val="00F44069"/>
    <w:rsid w:val="00F45B19"/>
    <w:rsid w:val="00F4766C"/>
    <w:rsid w:val="00F5060E"/>
    <w:rsid w:val="00F507D1"/>
    <w:rsid w:val="00F519CE"/>
    <w:rsid w:val="00F51ADA"/>
    <w:rsid w:val="00F53E4D"/>
    <w:rsid w:val="00F56201"/>
    <w:rsid w:val="00F56D37"/>
    <w:rsid w:val="00F60203"/>
    <w:rsid w:val="00F6064F"/>
    <w:rsid w:val="00F607C5"/>
    <w:rsid w:val="00F60DEA"/>
    <w:rsid w:val="00F629D2"/>
    <w:rsid w:val="00F6302A"/>
    <w:rsid w:val="00F63950"/>
    <w:rsid w:val="00F64C2B"/>
    <w:rsid w:val="00F651BE"/>
    <w:rsid w:val="00F668A4"/>
    <w:rsid w:val="00F67F53"/>
    <w:rsid w:val="00F703BE"/>
    <w:rsid w:val="00F70BCA"/>
    <w:rsid w:val="00F71F69"/>
    <w:rsid w:val="00F72B72"/>
    <w:rsid w:val="00F74BB9"/>
    <w:rsid w:val="00F752FE"/>
    <w:rsid w:val="00F75582"/>
    <w:rsid w:val="00F76EFA"/>
    <w:rsid w:val="00F77DBE"/>
    <w:rsid w:val="00F804BE"/>
    <w:rsid w:val="00F817CE"/>
    <w:rsid w:val="00F81BE9"/>
    <w:rsid w:val="00F84226"/>
    <w:rsid w:val="00F8456C"/>
    <w:rsid w:val="00F8567E"/>
    <w:rsid w:val="00F859D8"/>
    <w:rsid w:val="00F868F5"/>
    <w:rsid w:val="00F878E6"/>
    <w:rsid w:val="00F9056A"/>
    <w:rsid w:val="00F90BEA"/>
    <w:rsid w:val="00F90F8D"/>
    <w:rsid w:val="00F92633"/>
    <w:rsid w:val="00F92782"/>
    <w:rsid w:val="00F9337B"/>
    <w:rsid w:val="00F93AA9"/>
    <w:rsid w:val="00F93C65"/>
    <w:rsid w:val="00F9492A"/>
    <w:rsid w:val="00F96621"/>
    <w:rsid w:val="00F96985"/>
    <w:rsid w:val="00F96C78"/>
    <w:rsid w:val="00F97838"/>
    <w:rsid w:val="00FA1A32"/>
    <w:rsid w:val="00FA2BB3"/>
    <w:rsid w:val="00FA3BE0"/>
    <w:rsid w:val="00FA3DBB"/>
    <w:rsid w:val="00FA5F7A"/>
    <w:rsid w:val="00FA6FC9"/>
    <w:rsid w:val="00FB0CDD"/>
    <w:rsid w:val="00FB4C80"/>
    <w:rsid w:val="00FB6A6A"/>
    <w:rsid w:val="00FB7589"/>
    <w:rsid w:val="00FB7DBB"/>
    <w:rsid w:val="00FC280B"/>
    <w:rsid w:val="00FC458F"/>
    <w:rsid w:val="00FC4EB8"/>
    <w:rsid w:val="00FC7429"/>
    <w:rsid w:val="00FC7642"/>
    <w:rsid w:val="00FD0142"/>
    <w:rsid w:val="00FD07F6"/>
    <w:rsid w:val="00FD1EC8"/>
    <w:rsid w:val="00FD47ED"/>
    <w:rsid w:val="00FD57B7"/>
    <w:rsid w:val="00FD74DB"/>
    <w:rsid w:val="00FD7660"/>
    <w:rsid w:val="00FD7C24"/>
    <w:rsid w:val="00FE0655"/>
    <w:rsid w:val="00FE0D2E"/>
    <w:rsid w:val="00FE14D7"/>
    <w:rsid w:val="00FE201D"/>
    <w:rsid w:val="00FE2365"/>
    <w:rsid w:val="00FE37D7"/>
    <w:rsid w:val="00FE3FA4"/>
    <w:rsid w:val="00FE4C7B"/>
    <w:rsid w:val="00FE5F87"/>
    <w:rsid w:val="00FE7336"/>
    <w:rsid w:val="00FE787C"/>
    <w:rsid w:val="00FF01C2"/>
    <w:rsid w:val="00FF0700"/>
    <w:rsid w:val="00FF0861"/>
    <w:rsid w:val="00FF3B43"/>
    <w:rsid w:val="00FF45A5"/>
    <w:rsid w:val="00FF5247"/>
    <w:rsid w:val="00FF5660"/>
    <w:rsid w:val="00FF591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CEC481"/>
  <w15:chartTrackingRefBased/>
  <w15:docId w15:val="{C97E9321-0461-3542-9ED8-A7FD2AAB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Doc-text2CharChar">
    <w:name w:val="Doc-text2 Char Char"/>
    <w:basedOn w:val="DefaultParagraphFont"/>
    <w:qFormat/>
    <w:rsid w:val="00FF5913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EA5D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B739B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76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91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280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28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55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60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9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50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63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13_Online/Ericsson%20Contributions/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C5DC21-BBDF-4D51-9F10-83E24A30EAB9}"/>
</file>

<file path=docProps/app.xml><?xml version="1.0" encoding="utf-8"?>
<Properties xmlns="http://schemas.openxmlformats.org/officeDocument/2006/extended-properties" xmlns:vt="http://schemas.openxmlformats.org/officeDocument/2006/docPropsVTypes">
  <Template>Ry-xxxxxxx%20Contribution%20template.dotx</Template>
  <TotalTime>921</TotalTime>
  <Pages>10</Pages>
  <Words>3986</Words>
  <Characters>20729</Characters>
  <Application>Microsoft Office Word</Application>
  <DocSecurity>0</DocSecurity>
  <Lines>423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24428</CharactersWithSpaces>
  <SharedDoc>false</SharedDoc>
  <HLinks>
    <vt:vector size="54" baseType="variant">
      <vt:variant>
        <vt:i4>1310781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1179696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_Toc61455879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_Toc61455878</vt:lpwstr>
      </vt:variant>
      <vt:variant>
        <vt:i4>1835056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_Toc61455877</vt:lpwstr>
      </vt:variant>
      <vt:variant>
        <vt:i4>1900592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_Toc61455876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_Toc61455875</vt:lpwstr>
      </vt:variant>
      <vt:variant>
        <vt:i4>2031664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_Toc61455874</vt:lpwstr>
      </vt:variant>
      <vt:variant>
        <vt:i4>1572912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_Toc61455873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_Toc61455872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Microsoft Office User</dc:creator>
  <cp:keywords>3GPP; Ericsson; TDoc</cp:keywords>
  <dc:description/>
  <cp:lastModifiedBy>Tuomas Tirronen</cp:lastModifiedBy>
  <cp:revision>726</cp:revision>
  <cp:lastPrinted>2008-01-31T07:09:00Z</cp:lastPrinted>
  <dcterms:created xsi:type="dcterms:W3CDTF">2021-01-08T08:57:00Z</dcterms:created>
  <dcterms:modified xsi:type="dcterms:W3CDTF">2021-01-14T22:30:00Z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